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80EB3" w14:textId="09E1637E" w:rsidR="00D451DC" w:rsidRPr="001A4CCC" w:rsidRDefault="007572FC" w:rsidP="001A4CCC">
      <w:pPr>
        <w:pStyle w:val="BodyTextIndented"/>
        <w:spacing w:before="0" w:after="480" w:line="240" w:lineRule="auto"/>
        <w:ind w:firstLine="0"/>
        <w:jc w:val="center"/>
        <w:rPr>
          <w:b/>
          <w:bCs/>
        </w:rPr>
      </w:pPr>
      <w:r w:rsidRPr="001A4CCC">
        <w:rPr>
          <w:b/>
          <w:bCs/>
        </w:rPr>
        <w:t xml:space="preserve">DOCKET NO. </w:t>
      </w:r>
      <w:r w:rsidR="008673BD" w:rsidRPr="001A4CCC">
        <w:rPr>
          <w:b/>
          <w:bCs/>
        </w:rPr>
        <w:t>5100</w:t>
      </w:r>
      <w:r w:rsidR="001A4CCC">
        <w:rPr>
          <w:b/>
          <w:bCs/>
        </w:rPr>
        <w:t>3</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606578" w14:paraId="0672D171" w14:textId="77777777" w:rsidTr="009C1919">
        <w:tc>
          <w:tcPr>
            <w:tcW w:w="4608" w:type="dxa"/>
          </w:tcPr>
          <w:p w14:paraId="7238D658" w14:textId="2835A663" w:rsidR="007572FC" w:rsidRPr="00606578" w:rsidRDefault="001A4CCC" w:rsidP="008673BD">
            <w:pPr>
              <w:pStyle w:val="Docketstyle"/>
            </w:pPr>
            <w:r w:rsidRPr="00FA6E9E">
              <w:rPr>
                <w:rFonts w:eastAsia="Times New Roman"/>
                <w:caps/>
                <w:szCs w:val="20"/>
                <w:lang w:eastAsia="zh-TW"/>
              </w:rPr>
              <w:t xml:space="preserve">Application of </w:t>
            </w:r>
            <w:r>
              <w:rPr>
                <w:rFonts w:eastAsia="Times New Roman"/>
                <w:caps/>
                <w:szCs w:val="20"/>
                <w:lang w:eastAsia="zh-TW"/>
              </w:rPr>
              <w:t>Oak Hill</w:t>
            </w:r>
            <w:r w:rsidR="00F810D1">
              <w:rPr>
                <w:rFonts w:eastAsia="Times New Roman"/>
                <w:caps/>
                <w:szCs w:val="20"/>
                <w:lang w:eastAsia="zh-TW"/>
              </w:rPr>
              <w:t>s</w:t>
            </w:r>
            <w:r w:rsidRPr="00FA6E9E">
              <w:rPr>
                <w:rFonts w:eastAsia="Times New Roman"/>
                <w:caps/>
                <w:szCs w:val="20"/>
                <w:lang w:eastAsia="zh-TW"/>
              </w:rPr>
              <w:t xml:space="preserve"> Ranch Estates Water </w:t>
            </w:r>
            <w:r w:rsidR="00F810D1">
              <w:rPr>
                <w:rFonts w:eastAsia="Times New Roman"/>
                <w:caps/>
                <w:szCs w:val="20"/>
                <w:lang w:eastAsia="zh-TW"/>
              </w:rPr>
              <w:t xml:space="preserve">Company </w:t>
            </w:r>
            <w:r w:rsidRPr="00FA6E9E">
              <w:rPr>
                <w:rFonts w:eastAsia="Times New Roman"/>
                <w:caps/>
                <w:szCs w:val="20"/>
                <w:lang w:eastAsia="zh-TW"/>
              </w:rPr>
              <w:t xml:space="preserve">and </w:t>
            </w:r>
            <w:r>
              <w:rPr>
                <w:rFonts w:eastAsia="Times New Roman"/>
                <w:caps/>
                <w:szCs w:val="20"/>
                <w:lang w:eastAsia="zh-TW"/>
              </w:rPr>
              <w:t>CSWR-Texas</w:t>
            </w:r>
            <w:r w:rsidRPr="00FA6E9E">
              <w:rPr>
                <w:rFonts w:eastAsia="Times New Roman"/>
                <w:caps/>
                <w:szCs w:val="20"/>
                <w:lang w:eastAsia="zh-TW"/>
              </w:rPr>
              <w:t xml:space="preserve"> Utility Operating Company, LLC for Sale, Transfer, or Merger of Facilities and Certificate Rights in Guadalupe </w:t>
            </w:r>
            <w:r>
              <w:rPr>
                <w:rFonts w:eastAsia="Times New Roman"/>
                <w:caps/>
                <w:szCs w:val="20"/>
                <w:lang w:eastAsia="zh-TW"/>
              </w:rPr>
              <w:t xml:space="preserve">and wilson </w:t>
            </w:r>
            <w:r w:rsidRPr="00FA6E9E">
              <w:rPr>
                <w:rFonts w:eastAsia="Times New Roman"/>
                <w:caps/>
                <w:szCs w:val="20"/>
                <w:lang w:eastAsia="zh-TW"/>
              </w:rPr>
              <w:t>Count</w:t>
            </w:r>
            <w:r>
              <w:rPr>
                <w:rFonts w:eastAsia="Times New Roman"/>
                <w:caps/>
                <w:szCs w:val="20"/>
                <w:lang w:eastAsia="zh-TW"/>
              </w:rPr>
              <w:t>ies</w:t>
            </w:r>
          </w:p>
        </w:tc>
        <w:tc>
          <w:tcPr>
            <w:tcW w:w="360" w:type="dxa"/>
          </w:tcPr>
          <w:p w14:paraId="0983EEB3" w14:textId="77777777" w:rsidR="007572FC" w:rsidRPr="00606578" w:rsidRDefault="001E360C" w:rsidP="001E360C">
            <w:pPr>
              <w:pStyle w:val="Docketstyle"/>
            </w:pPr>
            <w:r w:rsidRPr="00606578">
              <w:t>§</w:t>
            </w:r>
          </w:p>
          <w:p w14:paraId="2568FEE7" w14:textId="77777777" w:rsidR="001E360C" w:rsidRPr="00606578" w:rsidRDefault="001E360C" w:rsidP="001E360C">
            <w:pPr>
              <w:pStyle w:val="Docketstyle"/>
            </w:pPr>
            <w:r w:rsidRPr="00606578">
              <w:t>§</w:t>
            </w:r>
          </w:p>
          <w:p w14:paraId="083E9EDE" w14:textId="77777777" w:rsidR="00CD6FE8" w:rsidRPr="00606578" w:rsidRDefault="001E360C" w:rsidP="00CD6FE8">
            <w:pPr>
              <w:pStyle w:val="Docketstyle"/>
            </w:pPr>
            <w:r w:rsidRPr="00606578">
              <w:t>§</w:t>
            </w:r>
            <w:r w:rsidR="00CD6FE8" w:rsidRPr="00606578">
              <w:t>§</w:t>
            </w:r>
          </w:p>
          <w:p w14:paraId="33184C73" w14:textId="77777777" w:rsidR="00027EB3" w:rsidRDefault="00CD6FE8" w:rsidP="00D26106">
            <w:pPr>
              <w:pStyle w:val="Docketstyle"/>
            </w:pPr>
            <w:r w:rsidRPr="00606578">
              <w:t>§§</w:t>
            </w:r>
          </w:p>
          <w:p w14:paraId="595882AE" w14:textId="77777777" w:rsidR="008673BD" w:rsidRDefault="008673BD" w:rsidP="00D26106">
            <w:pPr>
              <w:pStyle w:val="Docketstyle"/>
            </w:pPr>
            <w:r w:rsidRPr="00606578">
              <w:t>§</w:t>
            </w:r>
          </w:p>
          <w:p w14:paraId="4807AE66" w14:textId="339A2D6C" w:rsidR="008673BD" w:rsidRPr="00606578" w:rsidRDefault="008673BD" w:rsidP="00D26106">
            <w:pPr>
              <w:pStyle w:val="Docketstyle"/>
            </w:pPr>
            <w:r w:rsidRPr="00606578">
              <w:t>§</w:t>
            </w:r>
          </w:p>
        </w:tc>
        <w:tc>
          <w:tcPr>
            <w:tcW w:w="4392" w:type="dxa"/>
          </w:tcPr>
          <w:p w14:paraId="69BA47A8" w14:textId="77777777" w:rsidR="007572FC" w:rsidRPr="00606578" w:rsidRDefault="001E360C" w:rsidP="001E360C">
            <w:pPr>
              <w:pStyle w:val="DocketstylePUC"/>
            </w:pPr>
            <w:r w:rsidRPr="00606578">
              <w:t>PUBLIC UTILITY COMMISSION</w:t>
            </w:r>
          </w:p>
          <w:p w14:paraId="2A5BF89C" w14:textId="77777777" w:rsidR="001E360C" w:rsidRPr="00606578" w:rsidRDefault="001E360C" w:rsidP="001E360C">
            <w:pPr>
              <w:pStyle w:val="DocketstylePUC"/>
            </w:pPr>
          </w:p>
          <w:p w14:paraId="255D46D3" w14:textId="77777777" w:rsidR="001E360C" w:rsidRPr="00606578" w:rsidRDefault="001E360C" w:rsidP="001E360C">
            <w:pPr>
              <w:pStyle w:val="DocketstylePUC"/>
            </w:pPr>
            <w:r w:rsidRPr="00606578">
              <w:t>OF TEXAS</w:t>
            </w:r>
          </w:p>
        </w:tc>
      </w:tr>
    </w:tbl>
    <w:p w14:paraId="26A10C5F" w14:textId="6822AD74" w:rsidR="00CD6FE8" w:rsidRPr="00606578" w:rsidRDefault="00CD6FE8" w:rsidP="00CD6FE8">
      <w:pPr>
        <w:pStyle w:val="Titleoforder"/>
        <w:spacing w:before="360" w:after="0"/>
      </w:pPr>
      <w:r w:rsidRPr="00606578">
        <w:t xml:space="preserve">ORDER NO. </w:t>
      </w:r>
      <w:r w:rsidR="001B4A76">
        <w:t>1</w:t>
      </w:r>
      <w:r w:rsidR="001A4CCC">
        <w:t>1</w:t>
      </w:r>
    </w:p>
    <w:p w14:paraId="7DD985C8" w14:textId="77BC57F6" w:rsidR="007572FC" w:rsidRPr="00606578" w:rsidRDefault="00CD6FE8" w:rsidP="00CD6FE8">
      <w:pPr>
        <w:pStyle w:val="Titleoforder"/>
        <w:spacing w:before="0"/>
      </w:pPr>
      <w:r w:rsidRPr="00606578">
        <w:t>APPROVI</w:t>
      </w:r>
      <w:r w:rsidR="00D6265C" w:rsidRPr="00606578">
        <w:t>N</w:t>
      </w:r>
      <w:r w:rsidRPr="00606578">
        <w:t>G SALE AND TRAN</w:t>
      </w:r>
      <w:r w:rsidR="0026538D">
        <w:t>S</w:t>
      </w:r>
      <w:r w:rsidRPr="00606578">
        <w:t>FER TO PROCEED</w:t>
      </w:r>
    </w:p>
    <w:p w14:paraId="404FFADF" w14:textId="00FA6B04" w:rsidR="006F3191" w:rsidRPr="00606578" w:rsidRDefault="00E05F8E" w:rsidP="006F3191">
      <w:pPr>
        <w:pStyle w:val="BodyText"/>
      </w:pPr>
      <w:r w:rsidRPr="00606578">
        <w:rPr>
          <w:szCs w:val="20"/>
        </w:rPr>
        <w:t xml:space="preserve">This Order addresses the application of </w:t>
      </w:r>
      <w:r w:rsidR="001A4CCC">
        <w:rPr>
          <w:szCs w:val="20"/>
        </w:rPr>
        <w:t xml:space="preserve">Richard Billings dba </w:t>
      </w:r>
      <w:r w:rsidR="00A12D54">
        <w:rPr>
          <w:szCs w:val="20"/>
        </w:rPr>
        <w:t>Oak Hills Ranch</w:t>
      </w:r>
      <w:r w:rsidR="001A4CCC">
        <w:rPr>
          <w:szCs w:val="20"/>
        </w:rPr>
        <w:t xml:space="preserve"> Estates Water</w:t>
      </w:r>
      <w:r w:rsidR="00F810D1">
        <w:rPr>
          <w:szCs w:val="20"/>
        </w:rPr>
        <w:t xml:space="preserve"> Company</w:t>
      </w:r>
      <w:r w:rsidR="001A4CCC">
        <w:rPr>
          <w:szCs w:val="20"/>
        </w:rPr>
        <w:t xml:space="preserve"> and CSWR-Texas Utility Operating Company</w:t>
      </w:r>
      <w:r w:rsidR="00D92C77">
        <w:rPr>
          <w:szCs w:val="20"/>
        </w:rPr>
        <w:t>, LLC</w:t>
      </w:r>
      <w:r w:rsidR="001A4CCC">
        <w:rPr>
          <w:szCs w:val="20"/>
        </w:rPr>
        <w:t xml:space="preserve"> </w:t>
      </w:r>
      <w:r w:rsidRPr="00606578">
        <w:rPr>
          <w:szCs w:val="20"/>
        </w:rPr>
        <w:t xml:space="preserve">for </w:t>
      </w:r>
      <w:r w:rsidR="004E4F98">
        <w:rPr>
          <w:szCs w:val="20"/>
        </w:rPr>
        <w:t>the</w:t>
      </w:r>
      <w:r w:rsidRPr="00606578">
        <w:rPr>
          <w:szCs w:val="20"/>
        </w:rPr>
        <w:t xml:space="preserve"> sale, transfer, or merger of facilities and certificate rights in </w:t>
      </w:r>
      <w:r w:rsidR="001A4CCC">
        <w:rPr>
          <w:szCs w:val="20"/>
        </w:rPr>
        <w:t>Guadalupe and Wilson</w:t>
      </w:r>
      <w:r w:rsidRPr="00606578">
        <w:rPr>
          <w:szCs w:val="20"/>
        </w:rPr>
        <w:t xml:space="preserve"> County. </w:t>
      </w:r>
      <w:r w:rsidR="001A4CCC">
        <w:rPr>
          <w:szCs w:val="20"/>
        </w:rPr>
        <w:t xml:space="preserve"> </w:t>
      </w:r>
      <w:r w:rsidR="00A12D54">
        <w:rPr>
          <w:szCs w:val="20"/>
        </w:rPr>
        <w:t>Oak Hills Ranch</w:t>
      </w:r>
      <w:r w:rsidR="004E4F98">
        <w:rPr>
          <w:szCs w:val="20"/>
        </w:rPr>
        <w:t xml:space="preserve"> and CSWR</w:t>
      </w:r>
      <w:r w:rsidR="00825F60">
        <w:rPr>
          <w:szCs w:val="20"/>
        </w:rPr>
        <w:noBreakHyphen/>
      </w:r>
      <w:r w:rsidR="004E4F98">
        <w:rPr>
          <w:szCs w:val="20"/>
        </w:rPr>
        <w:t>Texas</w:t>
      </w:r>
      <w:r w:rsidRPr="00606578">
        <w:rPr>
          <w:szCs w:val="20"/>
        </w:rPr>
        <w:t xml:space="preserve"> seek </w:t>
      </w:r>
      <w:r w:rsidR="004E4F98">
        <w:t>the</w:t>
      </w:r>
      <w:r w:rsidR="001A4CCC">
        <w:t xml:space="preserve"> transfer of </w:t>
      </w:r>
      <w:r w:rsidR="001A4CCC">
        <w:rPr>
          <w:snapToGrid w:val="0"/>
          <w:lang w:eastAsia="zh-TW"/>
        </w:rPr>
        <w:t xml:space="preserve">all </w:t>
      </w:r>
      <w:r w:rsidR="001A4CCC">
        <w:t xml:space="preserve">facilities and service areas held under </w:t>
      </w:r>
      <w:r w:rsidR="00A12D54">
        <w:t>Oak Hills Ranch</w:t>
      </w:r>
      <w:r w:rsidR="001A4CCC">
        <w:t xml:space="preserve">’s water </w:t>
      </w:r>
      <w:r w:rsidR="001A4CCC" w:rsidRPr="00D8721D">
        <w:t xml:space="preserve">certificate of convenience and necessity (CCN) </w:t>
      </w:r>
      <w:r w:rsidR="001A4CCC">
        <w:t>number 12051 to CSWR-Texas</w:t>
      </w:r>
      <w:r w:rsidR="004E4F98">
        <w:t>, the</w:t>
      </w:r>
      <w:r w:rsidR="001A4CCC" w:rsidRPr="00424946">
        <w:t xml:space="preserve"> </w:t>
      </w:r>
      <w:r w:rsidR="001A4CCC" w:rsidRPr="00382A5F">
        <w:t>cancel</w:t>
      </w:r>
      <w:r w:rsidR="004E4F98">
        <w:t>lation of</w:t>
      </w:r>
      <w:r w:rsidR="001A4CCC" w:rsidRPr="00382A5F">
        <w:t xml:space="preserve"> </w:t>
      </w:r>
      <w:r w:rsidR="00A12D54">
        <w:t>Oak Hills Ranch</w:t>
      </w:r>
      <w:r w:rsidR="001A4CCC" w:rsidRPr="00382A5F">
        <w:t>’s water</w:t>
      </w:r>
      <w:r w:rsidR="001A4CCC">
        <w:t xml:space="preserve"> CCN number 12051</w:t>
      </w:r>
      <w:r w:rsidR="001A4CCC">
        <w:rPr>
          <w:snapToGrid w:val="0"/>
          <w:lang w:eastAsia="zh-TW"/>
        </w:rPr>
        <w:t xml:space="preserve">, </w:t>
      </w:r>
      <w:r w:rsidR="004E4F98">
        <w:rPr>
          <w:snapToGrid w:val="0"/>
          <w:lang w:eastAsia="zh-TW"/>
        </w:rPr>
        <w:t xml:space="preserve">the amendment of CSWR-Texas’s water CCN number 13290 to include the area previously included in </w:t>
      </w:r>
      <w:r w:rsidR="00A12D54">
        <w:rPr>
          <w:snapToGrid w:val="0"/>
          <w:lang w:eastAsia="zh-TW"/>
        </w:rPr>
        <w:t>Oak Hills Ranch</w:t>
      </w:r>
      <w:r w:rsidR="004E4F98">
        <w:rPr>
          <w:snapToGrid w:val="0"/>
          <w:lang w:eastAsia="zh-TW"/>
        </w:rPr>
        <w:t xml:space="preserve">’s water CCN number 12051 and add previously uncertificated water service area, and the </w:t>
      </w:r>
      <w:r w:rsidR="001A4CCC" w:rsidRPr="00FB3908">
        <w:t>decertif</w:t>
      </w:r>
      <w:r w:rsidR="004E4F98">
        <w:t>ication of</w:t>
      </w:r>
      <w:r w:rsidR="001A4CCC" w:rsidRPr="00FB3908">
        <w:t xml:space="preserve"> a portion of the certificated area transferred from </w:t>
      </w:r>
      <w:r w:rsidR="00A12D54">
        <w:t>Oak Hills Ranch</w:t>
      </w:r>
      <w:r w:rsidR="001A4CCC">
        <w:t>.</w:t>
      </w:r>
      <w:r w:rsidR="001A4CCC">
        <w:rPr>
          <w:snapToGrid w:val="0"/>
          <w:lang w:eastAsia="zh-TW"/>
        </w:rPr>
        <w:t xml:space="preserve">  </w:t>
      </w:r>
      <w:r w:rsidR="001A4CCC" w:rsidRPr="009B4D7A">
        <w:rPr>
          <w:snapToGrid w:val="0"/>
          <w:lang w:eastAsia="zh-TW"/>
        </w:rPr>
        <w:t xml:space="preserve">The administrative law judge (ALJ) grants that the </w:t>
      </w:r>
      <w:r w:rsidR="001A4CCC">
        <w:rPr>
          <w:snapToGrid w:val="0"/>
          <w:lang w:eastAsia="zh-TW"/>
        </w:rPr>
        <w:t xml:space="preserve">sale is approved and the </w:t>
      </w:r>
      <w:r w:rsidR="001A4CCC" w:rsidRPr="009B4D7A">
        <w:rPr>
          <w:snapToGrid w:val="0"/>
          <w:lang w:eastAsia="zh-TW"/>
        </w:rPr>
        <w:t xml:space="preserve">transaction </w:t>
      </w:r>
      <w:r w:rsidR="001A4CCC">
        <w:rPr>
          <w:snapToGrid w:val="0"/>
          <w:lang w:eastAsia="zh-TW"/>
        </w:rPr>
        <w:t xml:space="preserve">between </w:t>
      </w:r>
      <w:r w:rsidR="00A12D54">
        <w:rPr>
          <w:snapToGrid w:val="0"/>
          <w:lang w:eastAsia="zh-TW"/>
        </w:rPr>
        <w:t>Oak Hills Ranch</w:t>
      </w:r>
      <w:r w:rsidR="001A4CCC">
        <w:rPr>
          <w:snapToGrid w:val="0"/>
          <w:lang w:eastAsia="zh-TW"/>
        </w:rPr>
        <w:t xml:space="preserve"> and CSWR</w:t>
      </w:r>
      <w:r w:rsidR="005B411A">
        <w:rPr>
          <w:snapToGrid w:val="0"/>
          <w:lang w:eastAsia="zh-TW"/>
        </w:rPr>
        <w:noBreakHyphen/>
      </w:r>
      <w:r w:rsidR="001A4CCC">
        <w:rPr>
          <w:snapToGrid w:val="0"/>
          <w:lang w:eastAsia="zh-TW"/>
        </w:rPr>
        <w:t xml:space="preserve">Texas </w:t>
      </w:r>
      <w:r w:rsidR="001A4CCC" w:rsidRPr="009B4D7A">
        <w:rPr>
          <w:snapToGrid w:val="0"/>
          <w:lang w:eastAsia="zh-TW"/>
        </w:rPr>
        <w:t>may proceed and be consummated</w:t>
      </w:r>
      <w:r w:rsidR="001A4CCC">
        <w:rPr>
          <w:snapToGrid w:val="0"/>
          <w:lang w:eastAsia="zh-TW"/>
        </w:rPr>
        <w:t>.</w:t>
      </w:r>
      <w:r w:rsidR="005B6AC4">
        <w:rPr>
          <w:rStyle w:val="FootnoteReference"/>
          <w:snapToGrid w:val="0"/>
          <w:lang w:eastAsia="zh-TW"/>
        </w:rPr>
        <w:footnoteReference w:id="1"/>
      </w:r>
    </w:p>
    <w:p w14:paraId="2A33FCF9" w14:textId="5A426600" w:rsidR="008D1724" w:rsidRPr="00606578" w:rsidRDefault="00EE5DDA" w:rsidP="006F3191">
      <w:pPr>
        <w:pStyle w:val="Heading1"/>
      </w:pPr>
      <w:r w:rsidRPr="00606578">
        <w:t>Findings of Fact</w:t>
      </w:r>
    </w:p>
    <w:p w14:paraId="4A9DB81F" w14:textId="2F9F2327" w:rsidR="00CD6FE8" w:rsidRPr="00606578" w:rsidRDefault="00CD6FE8" w:rsidP="00CD6FE8">
      <w:pPr>
        <w:pStyle w:val="BodyText"/>
      </w:pPr>
      <w:r w:rsidRPr="00606578">
        <w:t>The Commission makes the following findings of fact.</w:t>
      </w:r>
    </w:p>
    <w:p w14:paraId="07145860" w14:textId="2544B58F" w:rsidR="00135D69" w:rsidRPr="00606578" w:rsidRDefault="00135D69" w:rsidP="00135D69">
      <w:pPr>
        <w:pStyle w:val="Heading7"/>
      </w:pPr>
      <w:r w:rsidRPr="00606578">
        <w:t xml:space="preserve">Applicants </w:t>
      </w:r>
    </w:p>
    <w:p w14:paraId="4DA27C1E" w14:textId="597635E7" w:rsidR="00B720C5" w:rsidRDefault="00B720C5" w:rsidP="003C2938">
      <w:pPr>
        <w:pStyle w:val="BodyText"/>
        <w:numPr>
          <w:ilvl w:val="0"/>
          <w:numId w:val="18"/>
        </w:numPr>
        <w:ind w:left="634" w:right="130" w:hanging="720"/>
        <w:rPr>
          <w:snapToGrid w:val="0"/>
          <w:lang w:eastAsia="zh-TW"/>
        </w:rPr>
      </w:pPr>
      <w:r>
        <w:rPr>
          <w:snapToGrid w:val="0"/>
          <w:lang w:eastAsia="zh-TW"/>
        </w:rPr>
        <w:t xml:space="preserve">Richard Billings is an individual doing business as </w:t>
      </w:r>
      <w:r w:rsidR="00A12D54">
        <w:rPr>
          <w:snapToGrid w:val="0"/>
          <w:lang w:eastAsia="zh-TW"/>
        </w:rPr>
        <w:t>Oak Hills Ranch</w:t>
      </w:r>
      <w:r w:rsidR="0036193B">
        <w:rPr>
          <w:snapToGrid w:val="0"/>
          <w:lang w:eastAsia="zh-TW"/>
        </w:rPr>
        <w:t>.</w:t>
      </w:r>
    </w:p>
    <w:p w14:paraId="20A4D5C1" w14:textId="7577DF47" w:rsidR="001A4CCC" w:rsidRDefault="00B720C5" w:rsidP="003C2938">
      <w:pPr>
        <w:pStyle w:val="BodyText"/>
        <w:numPr>
          <w:ilvl w:val="0"/>
          <w:numId w:val="18"/>
        </w:numPr>
        <w:ind w:left="634" w:right="130" w:hanging="720"/>
        <w:rPr>
          <w:snapToGrid w:val="0"/>
          <w:lang w:eastAsia="zh-TW"/>
        </w:rPr>
      </w:pPr>
      <w:r>
        <w:rPr>
          <w:snapToGrid w:val="0"/>
          <w:lang w:eastAsia="zh-TW"/>
        </w:rPr>
        <w:t xml:space="preserve">Oak Hills Ranch </w:t>
      </w:r>
      <w:r w:rsidR="001A4CCC">
        <w:rPr>
          <w:snapToGrid w:val="0"/>
          <w:lang w:eastAsia="zh-TW"/>
        </w:rPr>
        <w:t xml:space="preserve">operates, maintains, and controls facilities for providing </w:t>
      </w:r>
      <w:r>
        <w:rPr>
          <w:snapToGrid w:val="0"/>
          <w:lang w:eastAsia="zh-TW"/>
        </w:rPr>
        <w:t xml:space="preserve">retail </w:t>
      </w:r>
      <w:r w:rsidR="001A4CCC">
        <w:rPr>
          <w:snapToGrid w:val="0"/>
          <w:lang w:eastAsia="zh-TW"/>
        </w:rPr>
        <w:t>water service under CCN number 12051 in Guadalupe and Wilson counties.</w:t>
      </w:r>
    </w:p>
    <w:p w14:paraId="6EA91019" w14:textId="12BD8C53" w:rsidR="001A4CCC" w:rsidRDefault="00A12D54" w:rsidP="003C2938">
      <w:pPr>
        <w:pStyle w:val="BodyText"/>
        <w:numPr>
          <w:ilvl w:val="0"/>
          <w:numId w:val="18"/>
        </w:numPr>
        <w:ind w:right="130" w:hanging="720"/>
        <w:rPr>
          <w:snapToGrid w:val="0"/>
          <w:lang w:eastAsia="zh-TW"/>
        </w:rPr>
      </w:pPr>
      <w:r>
        <w:rPr>
          <w:snapToGrid w:val="0"/>
          <w:lang w:eastAsia="zh-TW"/>
        </w:rPr>
        <w:lastRenderedPageBreak/>
        <w:t>Oak Hills Ranch</w:t>
      </w:r>
      <w:r w:rsidR="001A4CCC">
        <w:rPr>
          <w:snapToGrid w:val="0"/>
          <w:lang w:eastAsia="zh-TW"/>
        </w:rPr>
        <w:t xml:space="preserve"> owns and operates one public water system registered with the Texas Commission on Environmental Quality (TCEQ) under </w:t>
      </w:r>
      <w:r w:rsidR="0074766F">
        <w:rPr>
          <w:snapToGrid w:val="0"/>
          <w:lang w:eastAsia="zh-TW"/>
        </w:rPr>
        <w:t>identification</w:t>
      </w:r>
      <w:r w:rsidR="001A4CCC">
        <w:rPr>
          <w:snapToGrid w:val="0"/>
          <w:lang w:eastAsia="zh-TW"/>
        </w:rPr>
        <w:t xml:space="preserve"> number</w:t>
      </w:r>
      <w:r w:rsidR="0074766F">
        <w:rPr>
          <w:snapToGrid w:val="0"/>
          <w:lang w:eastAsia="zh-TW"/>
        </w:rPr>
        <w:t xml:space="preserve"> </w:t>
      </w:r>
      <w:r w:rsidR="001A4CCC">
        <w:rPr>
          <w:snapToGrid w:val="0"/>
          <w:lang w:eastAsia="zh-TW"/>
        </w:rPr>
        <w:t>0940085.</w:t>
      </w:r>
    </w:p>
    <w:p w14:paraId="03CD4427" w14:textId="45E1EBA2" w:rsidR="00E05F8E" w:rsidRDefault="003C2938" w:rsidP="003C2938">
      <w:pPr>
        <w:pStyle w:val="FOFsCOLs"/>
        <w:spacing w:before="120" w:line="360" w:lineRule="auto"/>
        <w:ind w:left="720" w:hanging="720"/>
      </w:pPr>
      <w:r>
        <w:t>CSWR-Texas</w:t>
      </w:r>
      <w:r w:rsidR="001A4CCC">
        <w:t xml:space="preserve"> is a Texas limited liability company registered with the Texas secretary of state under file number 803367893</w:t>
      </w:r>
      <w:r w:rsidR="00E05F8E" w:rsidRPr="00606578">
        <w:t>.</w:t>
      </w:r>
    </w:p>
    <w:p w14:paraId="071976DA" w14:textId="4A5F8CE2" w:rsidR="00C32637" w:rsidRPr="00606578" w:rsidRDefault="00C32637" w:rsidP="003C2938">
      <w:pPr>
        <w:pStyle w:val="FOFsCOLs"/>
        <w:spacing w:before="120" w:line="360" w:lineRule="auto"/>
        <w:ind w:left="720" w:hanging="720"/>
      </w:pPr>
      <w:r>
        <w:t xml:space="preserve">CSWR-Texas is an investor-owned utility that operates, maintains, and controls facilities </w:t>
      </w:r>
      <w:r w:rsidR="0036193B">
        <w:t>for providing</w:t>
      </w:r>
      <w:r>
        <w:t xml:space="preserve"> water service in Aransas</w:t>
      </w:r>
      <w:r w:rsidR="005B6AC4">
        <w:t>,</w:t>
      </w:r>
      <w:r>
        <w:t xml:space="preserve"> Parker</w:t>
      </w:r>
      <w:r w:rsidR="005B6AC4">
        <w:t>, Victoria, and Wilson</w:t>
      </w:r>
      <w:r>
        <w:t xml:space="preserve"> counties under CCN number 13290.</w:t>
      </w:r>
    </w:p>
    <w:p w14:paraId="3B8AAE40" w14:textId="77777777" w:rsidR="00135D69" w:rsidRPr="00606578" w:rsidRDefault="00135D69" w:rsidP="003C2938">
      <w:pPr>
        <w:pStyle w:val="Heading7"/>
        <w:spacing w:line="360" w:lineRule="auto"/>
        <w:rPr>
          <w:bCs/>
        </w:rPr>
      </w:pPr>
      <w:r w:rsidRPr="00606578">
        <w:t>Application</w:t>
      </w:r>
    </w:p>
    <w:p w14:paraId="5ABA2F36" w14:textId="4EAC9849" w:rsidR="00E05F8E" w:rsidRPr="00606578" w:rsidRDefault="00C12DFA" w:rsidP="003C2938">
      <w:pPr>
        <w:pStyle w:val="FOFsCOLs"/>
        <w:spacing w:before="120" w:line="360" w:lineRule="auto"/>
        <w:ind w:left="720" w:hanging="720"/>
      </w:pPr>
      <w:r>
        <w:t xml:space="preserve">On July 1, 2020, </w:t>
      </w:r>
      <w:r w:rsidR="00A12D54">
        <w:t>Oak Hills Ranch</w:t>
      </w:r>
      <w:r>
        <w:t xml:space="preserve"> and CSWR-Texas filed the </w:t>
      </w:r>
      <w:r w:rsidR="00FC4511">
        <w:t>application at issue in this proceeding.</w:t>
      </w:r>
    </w:p>
    <w:p w14:paraId="33B2153E" w14:textId="16509FC2" w:rsidR="00E05F8E" w:rsidRDefault="00A12D54" w:rsidP="003C2938">
      <w:pPr>
        <w:pStyle w:val="FOFsCOLs"/>
        <w:spacing w:before="120" w:line="360" w:lineRule="auto"/>
        <w:ind w:left="720" w:hanging="720"/>
      </w:pPr>
      <w:r>
        <w:t>Oak Hills Ranch</w:t>
      </w:r>
      <w:r w:rsidR="00C12DFA">
        <w:t xml:space="preserve"> and CSWR-Texas filed supplements to the application on July 10 and</w:t>
      </w:r>
      <w:r w:rsidR="00D92C77">
        <w:t> </w:t>
      </w:r>
      <w:r w:rsidR="00C12DFA">
        <w:t>14</w:t>
      </w:r>
      <w:r w:rsidR="0074766F">
        <w:t xml:space="preserve"> </w:t>
      </w:r>
      <w:r w:rsidR="00C12DFA">
        <w:t>and August 24, 2020.</w:t>
      </w:r>
      <w:r w:rsidR="00E05F8E" w:rsidRPr="00606578">
        <w:t xml:space="preserve"> </w:t>
      </w:r>
    </w:p>
    <w:p w14:paraId="22D0FB1A" w14:textId="22CCDCB8" w:rsidR="00FC4511" w:rsidRPr="00606578" w:rsidRDefault="00C12DFA" w:rsidP="003C2938">
      <w:pPr>
        <w:pStyle w:val="FOFsCOLs"/>
        <w:spacing w:before="120" w:line="360" w:lineRule="auto"/>
        <w:ind w:left="720" w:hanging="720"/>
      </w:pPr>
      <w:r>
        <w:t xml:space="preserve">In the application, </w:t>
      </w:r>
      <w:r w:rsidR="00A12D54">
        <w:t>Oak Hills Ranch</w:t>
      </w:r>
      <w:r>
        <w:t xml:space="preserve"> and CSWR-Texas seek approval of the following transaction: </w:t>
      </w:r>
      <w:r w:rsidR="00C32637">
        <w:t>(</w:t>
      </w:r>
      <w:r w:rsidRPr="00033D19">
        <w:t xml:space="preserve">a) </w:t>
      </w:r>
      <w:r w:rsidR="00C32637">
        <w:t xml:space="preserve">CSWR-Texas will acquire all of </w:t>
      </w:r>
      <w:r w:rsidR="00A12D54">
        <w:t>Oak Hills Ranch</w:t>
      </w:r>
      <w:r w:rsidR="00C32637">
        <w:t>’s</w:t>
      </w:r>
      <w:r w:rsidRPr="00033D19">
        <w:t xml:space="preserve"> facilities and water service area under water CCN number 12051; (b) </w:t>
      </w:r>
      <w:r w:rsidR="00A12D54">
        <w:t>Oak Hills Ranch</w:t>
      </w:r>
      <w:r w:rsidRPr="00033D19">
        <w:t xml:space="preserve">’s water CCN number 12051 will be cancelled; (c) a portion of the certificated area transferred from </w:t>
      </w:r>
      <w:r w:rsidR="00A12D54">
        <w:t>Oak Hills Ranch</w:t>
      </w:r>
      <w:r w:rsidRPr="00033D19">
        <w:t xml:space="preserve"> will be decertified; and</w:t>
      </w:r>
      <w:r w:rsidR="00C32637">
        <w:t xml:space="preserve"> </w:t>
      </w:r>
      <w:r w:rsidRPr="00033D19">
        <w:t xml:space="preserve">(d) </w:t>
      </w:r>
      <w:r w:rsidR="003C2938">
        <w:t>CSWR-Texas</w:t>
      </w:r>
      <w:r w:rsidRPr="00033D19">
        <w:t xml:space="preserve">’s water CCN number 13290 will be amended to </w:t>
      </w:r>
      <w:r w:rsidR="00C32637">
        <w:t xml:space="preserve">include the area previously included in </w:t>
      </w:r>
      <w:r w:rsidR="00A12D54">
        <w:t>Oak Hills Ranch</w:t>
      </w:r>
      <w:r w:rsidR="00C32637">
        <w:t xml:space="preserve">’s water CCN number 12051 and </w:t>
      </w:r>
      <w:r w:rsidRPr="00033D19">
        <w:t>add previously uncertificated water service area</w:t>
      </w:r>
      <w:r w:rsidR="00FC4511" w:rsidRPr="00606578">
        <w:t xml:space="preserve">. </w:t>
      </w:r>
    </w:p>
    <w:p w14:paraId="73CC153E" w14:textId="7193E60A" w:rsidR="00E05F8E" w:rsidRPr="00606578" w:rsidRDefault="00C12DFA" w:rsidP="003C2938">
      <w:pPr>
        <w:pStyle w:val="FOFsCOLs"/>
        <w:spacing w:before="120" w:line="360" w:lineRule="auto"/>
        <w:ind w:left="720" w:hanging="720"/>
      </w:pPr>
      <w:r w:rsidRPr="00033D19">
        <w:t>The total requested area comprises approximately 1,857 acres and 196 current connections, including approximately 9</w:t>
      </w:r>
      <w:r w:rsidR="000C3BEC">
        <w:t>91</w:t>
      </w:r>
      <w:r w:rsidRPr="00033D19">
        <w:t xml:space="preserve"> acres to be transferred</w:t>
      </w:r>
      <w:r w:rsidR="00D47951">
        <w:t xml:space="preserve"> from Oak Hills Ranch</w:t>
      </w:r>
      <w:r w:rsidRPr="00033D19">
        <w:t xml:space="preserve"> and 866 acres </w:t>
      </w:r>
      <w:r w:rsidR="00D47951">
        <w:t>o</w:t>
      </w:r>
      <w:r w:rsidR="0073320F">
        <w:t>f</w:t>
      </w:r>
      <w:r w:rsidRPr="00033D19">
        <w:t xml:space="preserve"> newly certificated</w:t>
      </w:r>
      <w:r w:rsidR="0073320F">
        <w:t xml:space="preserve"> area</w:t>
      </w:r>
      <w:r w:rsidR="00237240">
        <w:t xml:space="preserve"> (transferred requested area)</w:t>
      </w:r>
      <w:r w:rsidRPr="00033D19">
        <w:t xml:space="preserve">.  After removing the </w:t>
      </w:r>
      <w:r w:rsidR="000C3BEC">
        <w:t xml:space="preserve">88-acre </w:t>
      </w:r>
      <w:r w:rsidRPr="00033D19">
        <w:t>area to be decertified</w:t>
      </w:r>
      <w:r w:rsidR="000C3BEC">
        <w:t xml:space="preserve"> from the transferred requested area</w:t>
      </w:r>
      <w:r w:rsidRPr="00033D19">
        <w:t xml:space="preserve">, the total requested area certificated to </w:t>
      </w:r>
      <w:r w:rsidR="003C2938">
        <w:t>CSWR-Texas</w:t>
      </w:r>
      <w:r w:rsidRPr="00033D19">
        <w:t xml:space="preserve"> will be approximately 1,769 acres</w:t>
      </w:r>
      <w:r w:rsidR="00515358">
        <w:t xml:space="preserve"> (final requested area)</w:t>
      </w:r>
      <w:r w:rsidRPr="00033D19">
        <w:t>.</w:t>
      </w:r>
    </w:p>
    <w:p w14:paraId="5F74B6DE" w14:textId="0229C27D" w:rsidR="00C12DFA" w:rsidRDefault="00C12DFA" w:rsidP="003C2938">
      <w:pPr>
        <w:pStyle w:val="FOFsCOLs"/>
        <w:spacing w:before="120" w:line="360" w:lineRule="auto"/>
        <w:ind w:left="720" w:hanging="720"/>
      </w:pPr>
      <w:r w:rsidRPr="00033D19">
        <w:t xml:space="preserve">The </w:t>
      </w:r>
      <w:r w:rsidR="000C3BEC">
        <w:t>transferred requested area</w:t>
      </w:r>
      <w:r w:rsidRPr="00033D19">
        <w:t xml:space="preserve"> is located approximately </w:t>
      </w:r>
      <w:r w:rsidR="00602987">
        <w:t>eight</w:t>
      </w:r>
      <w:r w:rsidRPr="00033D19">
        <w:t xml:space="preserve"> miles east of downtown La Vernia, Texas and is generally bounded on the north by a line approximately 1.5 miles north of</w:t>
      </w:r>
      <w:r w:rsidR="00602987">
        <w:t xml:space="preserve"> and parallel to the</w:t>
      </w:r>
      <w:r w:rsidRPr="00033D19">
        <w:t xml:space="preserve"> </w:t>
      </w:r>
      <w:r w:rsidR="00FA5AB1">
        <w:t>Guadalupe County and Wilson County line;</w:t>
      </w:r>
      <w:r w:rsidRPr="00033D19">
        <w:t xml:space="preserve"> on the east by South State Highway 123; on the south by Longhorn Road; and on the west by a line approximately </w:t>
      </w:r>
      <w:r w:rsidR="00602987">
        <w:t>two</w:t>
      </w:r>
      <w:r w:rsidRPr="00033D19">
        <w:t xml:space="preserve"> miles west of </w:t>
      </w:r>
      <w:r w:rsidR="00602987">
        <w:t xml:space="preserve">and parallel to </w:t>
      </w:r>
      <w:r w:rsidRPr="00033D19">
        <w:t>State Highway 123</w:t>
      </w:r>
      <w:r>
        <w:t>.</w:t>
      </w:r>
    </w:p>
    <w:p w14:paraId="025177E0" w14:textId="54303824" w:rsidR="00E05F8E" w:rsidRPr="00606578" w:rsidRDefault="00E05F8E" w:rsidP="003C2938">
      <w:pPr>
        <w:pStyle w:val="FOFsCOLs"/>
        <w:spacing w:before="120" w:line="360" w:lineRule="auto"/>
        <w:ind w:left="720" w:hanging="720"/>
      </w:pPr>
      <w:r w:rsidRPr="00606578">
        <w:lastRenderedPageBreak/>
        <w:t xml:space="preserve">In Order No. </w:t>
      </w:r>
      <w:r w:rsidR="00C12DFA">
        <w:t>7</w:t>
      </w:r>
      <w:r w:rsidRPr="00606578">
        <w:t xml:space="preserve"> filed on </w:t>
      </w:r>
      <w:r w:rsidR="00C12DFA">
        <w:t>November 6, 2020</w:t>
      </w:r>
      <w:r w:rsidRPr="00606578">
        <w:t>, the ALJ found the application administratively complete.</w:t>
      </w:r>
    </w:p>
    <w:p w14:paraId="28417A5C" w14:textId="77777777" w:rsidR="00135D69" w:rsidRPr="00606578" w:rsidRDefault="00135D69" w:rsidP="003C2938">
      <w:pPr>
        <w:pStyle w:val="Heading7"/>
        <w:spacing w:line="360" w:lineRule="auto"/>
      </w:pPr>
      <w:r w:rsidRPr="00606578">
        <w:t>Notice</w:t>
      </w:r>
    </w:p>
    <w:p w14:paraId="4C1346D9" w14:textId="1716F03B" w:rsidR="00E05F8E" w:rsidRDefault="00C12DFA" w:rsidP="003C2938">
      <w:pPr>
        <w:pStyle w:val="FOFsCOLs"/>
        <w:spacing w:before="120" w:line="360" w:lineRule="auto"/>
        <w:ind w:left="720" w:hanging="720"/>
      </w:pPr>
      <w:r>
        <w:t xml:space="preserve">On December 18, 2020, </w:t>
      </w:r>
      <w:r w:rsidR="003C2938">
        <w:t>CSWR-Texas</w:t>
      </w:r>
      <w:r>
        <w:t xml:space="preserve"> filed the </w:t>
      </w:r>
      <w:r w:rsidRPr="00CB5335">
        <w:t>affidavit</w:t>
      </w:r>
      <w:r>
        <w:t xml:space="preserve"> of Josiah Cox, president and manager of </w:t>
      </w:r>
      <w:r w:rsidR="003C2938">
        <w:t>CSWR-Texas</w:t>
      </w:r>
      <w:r>
        <w:t xml:space="preserve">, attesting that notice was provided to all current customers of </w:t>
      </w:r>
      <w:r w:rsidR="00A12D54">
        <w:t>Oak Hills Ranch</w:t>
      </w:r>
      <w:r>
        <w:t xml:space="preserve">, neighboring utilities, and affected parties on December </w:t>
      </w:r>
      <w:r w:rsidR="00473691">
        <w:t>3</w:t>
      </w:r>
      <w:r>
        <w:t>, 2020</w:t>
      </w:r>
      <w:r w:rsidR="00E05F8E" w:rsidRPr="00606578">
        <w:t xml:space="preserve">. </w:t>
      </w:r>
    </w:p>
    <w:p w14:paraId="3E3C2B6F" w14:textId="660AD177" w:rsidR="00C12DFA" w:rsidRPr="00606578" w:rsidRDefault="00C12DFA" w:rsidP="003C2938">
      <w:pPr>
        <w:pStyle w:val="FOFsCOLs"/>
        <w:spacing w:before="120" w:line="360" w:lineRule="auto"/>
        <w:ind w:left="720" w:hanging="720"/>
      </w:pPr>
      <w:r w:rsidRPr="00CC11FF">
        <w:t xml:space="preserve">On December 18, 2020, </w:t>
      </w:r>
      <w:r w:rsidR="003C2938">
        <w:t>CSWR-Texas</w:t>
      </w:r>
      <w:r w:rsidRPr="00CC11FF">
        <w:t xml:space="preserve"> filed publishers’ affidavit</w:t>
      </w:r>
      <w:r w:rsidR="003A1C96">
        <w:t>s</w:t>
      </w:r>
      <w:r w:rsidRPr="00CC11FF">
        <w:t xml:space="preserve"> attesting to the publication of notice as follows: </w:t>
      </w:r>
      <w:r w:rsidR="003A1C96">
        <w:t xml:space="preserve">(a) </w:t>
      </w:r>
      <w:r w:rsidRPr="00CC11FF">
        <w:t xml:space="preserve">in the </w:t>
      </w:r>
      <w:r w:rsidRPr="00CC11FF">
        <w:rPr>
          <w:i/>
          <w:iCs/>
        </w:rPr>
        <w:t>Seguin Gazette</w:t>
      </w:r>
      <w:r w:rsidRPr="00CC11FF">
        <w:t>, a newspaper of general circulation in Guadalupe County on December 6 and 13, 2020; a</w:t>
      </w:r>
      <w:r w:rsidR="00924421">
        <w:t>nd</w:t>
      </w:r>
      <w:r w:rsidRPr="00CC11FF">
        <w:t xml:space="preserve"> (b) in the </w:t>
      </w:r>
      <w:r w:rsidRPr="00CC11FF">
        <w:rPr>
          <w:i/>
          <w:iCs/>
        </w:rPr>
        <w:t>Wilson County News</w:t>
      </w:r>
      <w:r w:rsidRPr="00CC11FF">
        <w:t>, a newspaper of general circulation in Wilson County, on December 2 and</w:t>
      </w:r>
      <w:r w:rsidR="00167945">
        <w:t> </w:t>
      </w:r>
      <w:r w:rsidRPr="00CC11FF">
        <w:t>9, 2020</w:t>
      </w:r>
      <w:r>
        <w:t>.</w:t>
      </w:r>
    </w:p>
    <w:p w14:paraId="1A91C392" w14:textId="742D5C51" w:rsidR="00E05F8E" w:rsidRPr="00606578" w:rsidRDefault="00E05F8E" w:rsidP="003C2938">
      <w:pPr>
        <w:pStyle w:val="FOFsCOLs"/>
        <w:spacing w:before="120" w:line="360" w:lineRule="auto"/>
        <w:ind w:left="720" w:hanging="720"/>
      </w:pPr>
      <w:r w:rsidRPr="00606578">
        <w:t xml:space="preserve">In Order No. </w:t>
      </w:r>
      <w:r w:rsidR="00690761">
        <w:t>8</w:t>
      </w:r>
      <w:r w:rsidRPr="00606578">
        <w:t xml:space="preserve"> filed on </w:t>
      </w:r>
      <w:r w:rsidR="00690761">
        <w:t xml:space="preserve">January </w:t>
      </w:r>
      <w:r w:rsidR="00C12DFA">
        <w:t>4</w:t>
      </w:r>
      <w:r w:rsidR="00690761">
        <w:t>, 2021</w:t>
      </w:r>
      <w:r w:rsidRPr="00606578">
        <w:t>, the ALJ found the notice sufficient.</w:t>
      </w:r>
    </w:p>
    <w:p w14:paraId="0524BAB5" w14:textId="174F70D4" w:rsidR="00C12DFA" w:rsidRDefault="00C12DFA" w:rsidP="00135D69">
      <w:pPr>
        <w:pStyle w:val="Heading7"/>
      </w:pPr>
      <w:r>
        <w:t>Intervention</w:t>
      </w:r>
    </w:p>
    <w:p w14:paraId="5DA832C1" w14:textId="582F85B8" w:rsidR="00C12DFA" w:rsidRDefault="00C12DFA" w:rsidP="003C2938">
      <w:pPr>
        <w:pStyle w:val="FOFsCOLs"/>
        <w:spacing w:before="120" w:line="360" w:lineRule="auto"/>
        <w:ind w:left="720" w:hanging="720"/>
      </w:pPr>
      <w:r>
        <w:t>On December 21, 2020, Kenneth Aplon filed a motion to intervene.</w:t>
      </w:r>
    </w:p>
    <w:p w14:paraId="3229D702" w14:textId="1CD2EDD8" w:rsidR="00C12DFA" w:rsidRDefault="00C12DFA" w:rsidP="003C2938">
      <w:pPr>
        <w:pStyle w:val="FOFsCOLs"/>
        <w:spacing w:before="120" w:line="360" w:lineRule="auto"/>
        <w:ind w:left="720" w:hanging="720"/>
      </w:pPr>
      <w:r>
        <w:t>In Order No. 9 filed on January 4, 2021, the AL</w:t>
      </w:r>
      <w:r w:rsidR="00C7090C">
        <w:t>J</w:t>
      </w:r>
      <w:r>
        <w:t xml:space="preserve"> granted </w:t>
      </w:r>
      <w:r w:rsidR="00C4389F">
        <w:t>Mr.</w:t>
      </w:r>
      <w:r>
        <w:t xml:space="preserve"> Aplon’s intervention.</w:t>
      </w:r>
    </w:p>
    <w:p w14:paraId="0927F7A8" w14:textId="0D534C35" w:rsidR="00C4389F" w:rsidRDefault="00C4389F" w:rsidP="003C2938">
      <w:pPr>
        <w:pStyle w:val="FOFsCOLs"/>
        <w:spacing w:before="120" w:line="360" w:lineRule="auto"/>
        <w:ind w:left="720" w:hanging="720"/>
      </w:pPr>
      <w:r>
        <w:t xml:space="preserve">CSWR-Texas states that it has attempted to contact Mr. Aplon multiple times via telephone and has left multiple voicemails; however, </w:t>
      </w:r>
      <w:r w:rsidR="007F4557">
        <w:t xml:space="preserve">to date, </w:t>
      </w:r>
      <w:r>
        <w:t xml:space="preserve">Mr. Aplon has </w:t>
      </w:r>
      <w:r w:rsidR="007F4557">
        <w:t xml:space="preserve">not </w:t>
      </w:r>
      <w:r>
        <w:t>respond</w:t>
      </w:r>
      <w:r w:rsidR="007F4557">
        <w:t>ed</w:t>
      </w:r>
      <w:r>
        <w:t xml:space="preserve"> to CSWR-Texas.</w:t>
      </w:r>
    </w:p>
    <w:p w14:paraId="4DA27199" w14:textId="4F9F339E" w:rsidR="00C4389F" w:rsidRPr="00C12DFA" w:rsidRDefault="00C4389F" w:rsidP="003C2938">
      <w:pPr>
        <w:pStyle w:val="FOFsCOLs"/>
        <w:spacing w:before="120" w:line="360" w:lineRule="auto"/>
        <w:ind w:left="720" w:hanging="720"/>
      </w:pPr>
      <w:r>
        <w:t xml:space="preserve">Mr. Aplon has </w:t>
      </w:r>
      <w:r w:rsidR="00F4615C">
        <w:t>not filed</w:t>
      </w:r>
      <w:r>
        <w:t xml:space="preserve"> anything in this proceeding since his December 21, 2020 motion to intervene.</w:t>
      </w:r>
    </w:p>
    <w:p w14:paraId="12AB01D8" w14:textId="0B3B8332" w:rsidR="00135D69" w:rsidRPr="00606578" w:rsidRDefault="00135D69" w:rsidP="00135D69">
      <w:pPr>
        <w:pStyle w:val="Heading7"/>
      </w:pPr>
      <w:r w:rsidRPr="00606578">
        <w:t>Evidentiary Record</w:t>
      </w:r>
    </w:p>
    <w:p w14:paraId="71B3937F" w14:textId="298C0E3D" w:rsidR="00E05F8E" w:rsidRPr="00606578" w:rsidRDefault="00E05F8E" w:rsidP="003C2938">
      <w:pPr>
        <w:pStyle w:val="FOFsCOLs"/>
        <w:spacing w:before="120" w:line="360" w:lineRule="auto"/>
        <w:ind w:left="720" w:hanging="720"/>
      </w:pPr>
      <w:r w:rsidRPr="00606578">
        <w:t xml:space="preserve">On </w:t>
      </w:r>
      <w:r w:rsidR="00D565E7">
        <w:t xml:space="preserve">March </w:t>
      </w:r>
      <w:r w:rsidR="00C7090C">
        <w:t>10</w:t>
      </w:r>
      <w:r w:rsidR="00D565E7">
        <w:t>, 2021</w:t>
      </w:r>
      <w:r w:rsidRPr="00606578">
        <w:t xml:space="preserve">, </w:t>
      </w:r>
      <w:r w:rsidR="00A12D54">
        <w:t>Oak Hills Ranch</w:t>
      </w:r>
      <w:r w:rsidR="00C4389F">
        <w:t>, CSWR-Texas, and Commission Staff</w:t>
      </w:r>
      <w:r w:rsidRPr="00606578">
        <w:t xml:space="preserve"> filed a</w:t>
      </w:r>
      <w:r w:rsidR="00C32637">
        <w:t xml:space="preserve"> joint </w:t>
      </w:r>
      <w:r w:rsidRPr="00606578">
        <w:t>motion to admit evidence.</w:t>
      </w:r>
    </w:p>
    <w:p w14:paraId="112E50B2" w14:textId="2BD1C3C5" w:rsidR="00E05F8E" w:rsidRPr="00606578" w:rsidRDefault="00E05F8E" w:rsidP="003C2938">
      <w:pPr>
        <w:pStyle w:val="FOFsCOLs"/>
        <w:spacing w:before="120" w:line="360" w:lineRule="auto"/>
        <w:ind w:left="720" w:hanging="720"/>
      </w:pPr>
      <w:r w:rsidRPr="00606578">
        <w:t xml:space="preserve">In Order No. </w:t>
      </w:r>
      <w:r w:rsidR="00D565E7">
        <w:t>1</w:t>
      </w:r>
      <w:r w:rsidR="00C7090C">
        <w:t>0</w:t>
      </w:r>
      <w:r w:rsidRPr="00606578">
        <w:t xml:space="preserve"> filed on </w:t>
      </w:r>
      <w:r w:rsidR="00D565E7">
        <w:t>March</w:t>
      </w:r>
      <w:r w:rsidR="00F57182">
        <w:t xml:space="preserve"> </w:t>
      </w:r>
      <w:r w:rsidR="00924421">
        <w:t>22,</w:t>
      </w:r>
      <w:r w:rsidR="00F57182">
        <w:t xml:space="preserve"> 202</w:t>
      </w:r>
      <w:r w:rsidR="00D565E7">
        <w:t>1</w:t>
      </w:r>
      <w:r w:rsidR="00F57182">
        <w:t>,</w:t>
      </w:r>
      <w:r w:rsidRPr="00606578">
        <w:t xml:space="preserve"> the ALJ admitted the following evidence into the record: </w:t>
      </w:r>
      <w:r w:rsidR="00EE37B2">
        <w:t xml:space="preserve"> (a) the application and confidential attachments filed on July 1 and July 8, 2020; (b) CSWR-Texas’s first and second supplements to the application filed on July 10 and 14 and August 24, 2020; (c) CSWR-Texas’s responses to Commission Staff’s first request for information and confidential attachments filed on September 8, 10, and 21, </w:t>
      </w:r>
      <w:r w:rsidR="00EE37B2">
        <w:lastRenderedPageBreak/>
        <w:t>2020; (d) CSWR-Texas’s supplemental response to Commission Staff’s first request for information and confidential attachments filed on December 7 and 8, 2020; (e)</w:t>
      </w:r>
      <w:r w:rsidR="0093667F">
        <w:t> </w:t>
      </w:r>
      <w:r w:rsidR="00EE37B2">
        <w:t>CSWR</w:t>
      </w:r>
      <w:r w:rsidR="0093667F">
        <w:noBreakHyphen/>
      </w:r>
      <w:r w:rsidR="00EE37B2">
        <w:t>Texas’s second supplemental response to Commission Staff’s first request for information and confidential attachments filed on December 16, 2020; (f) CSWR-Texas’s third supplemental response to Commission Staff’s first request for information and confidential attachments filed on January 8, and 11, 2021; (g) CSWR-Texas’s affidavit of notice to current customers, neighboring utilities, and affected parties, including confidential Exhibit B, filed on December 16, and 18, 2020; (h) Commission Staff’s recommendation on sufficiency of notice filed on December 31, 2020; and (i) Commission Staff’s recommendation on the transaction filed on February 11, 2021.</w:t>
      </w:r>
      <w:r w:rsidRPr="00606578">
        <w:t xml:space="preserve"> </w:t>
      </w:r>
    </w:p>
    <w:p w14:paraId="35EA6E63" w14:textId="3B98F0C2" w:rsidR="00C7090C" w:rsidRDefault="00C7090C" w:rsidP="00C7090C">
      <w:pPr>
        <w:pStyle w:val="Heading7"/>
      </w:pPr>
      <w:r>
        <w:t>Cumulative Recommendation</w:t>
      </w:r>
    </w:p>
    <w:p w14:paraId="21E906A9" w14:textId="7E4D66E2" w:rsidR="00C7090C" w:rsidRPr="00E22C5E" w:rsidRDefault="00C7090C" w:rsidP="003C2938">
      <w:pPr>
        <w:pStyle w:val="BodyText"/>
        <w:numPr>
          <w:ilvl w:val="0"/>
          <w:numId w:val="18"/>
        </w:numPr>
        <w:ind w:left="720" w:right="130" w:hanging="720"/>
      </w:pPr>
      <w:r>
        <w:t xml:space="preserve">In Order No. 3 filed on August 20, 2020, the </w:t>
      </w:r>
      <w:r w:rsidRPr="00CB5335">
        <w:rPr>
          <w:snapToGrid w:val="0"/>
          <w:lang w:eastAsia="zh-TW"/>
        </w:rPr>
        <w:t>ALJ</w:t>
      </w:r>
      <w:r>
        <w:t xml:space="preserve"> directed Commission Staff to cumulatively consider all </w:t>
      </w:r>
      <w:r w:rsidR="003C2938">
        <w:t>CSWR-Texas</w:t>
      </w:r>
      <w:r>
        <w:t xml:space="preserve"> related dockets involving the sale, transfer, or merger of public water systems.  When formulating its recommendation, the ALJ specifically required Commission Staff to consider whether </w:t>
      </w:r>
      <w:r w:rsidR="003C2938">
        <w:t>CSWR-Texas</w:t>
      </w:r>
      <w:r>
        <w:t xml:space="preserve"> had adequate, financial, managerial, and technical capability for providing continuous and adequate service to the systems being transferred as a whole rather than on an individual basis.</w:t>
      </w:r>
    </w:p>
    <w:p w14:paraId="03B15791" w14:textId="5B56C4F0" w:rsidR="00C7090C" w:rsidRPr="00E22C5E" w:rsidRDefault="00C7090C" w:rsidP="009819FE">
      <w:pPr>
        <w:pStyle w:val="BodyText"/>
        <w:keepNext/>
        <w:numPr>
          <w:ilvl w:val="0"/>
          <w:numId w:val="18"/>
        </w:numPr>
        <w:ind w:left="720" w:right="130" w:hanging="720"/>
      </w:pPr>
      <w:r w:rsidRPr="006F0078">
        <w:t xml:space="preserve">On </w:t>
      </w:r>
      <w:r>
        <w:t>February 11</w:t>
      </w:r>
      <w:r w:rsidRPr="006F0078">
        <w:t>, 202</w:t>
      </w:r>
      <w:r>
        <w:t>1</w:t>
      </w:r>
      <w:r w:rsidRPr="006F0078">
        <w:t xml:space="preserve">, </w:t>
      </w:r>
      <w:r>
        <w:t xml:space="preserve">Commission </w:t>
      </w:r>
      <w:r w:rsidRPr="006F0078">
        <w:t xml:space="preserve">Staff </w:t>
      </w:r>
      <w:r>
        <w:t>fil</w:t>
      </w:r>
      <w:r w:rsidRPr="006F0078">
        <w:t xml:space="preserve">ed its </w:t>
      </w:r>
      <w:r>
        <w:t>r</w:t>
      </w:r>
      <w:r w:rsidRPr="006F0078">
        <w:t xml:space="preserve">ecommendation on </w:t>
      </w:r>
      <w:r>
        <w:t>the transaction</w:t>
      </w:r>
      <w:r w:rsidRPr="006F0078">
        <w:t xml:space="preserve"> in this docket </w:t>
      </w:r>
      <w:r>
        <w:t xml:space="preserve">recommending that </w:t>
      </w:r>
      <w:r w:rsidR="003C2938">
        <w:t>CSWR-Texas</w:t>
      </w:r>
      <w:r w:rsidRPr="006F0078">
        <w:t xml:space="preserve"> has the </w:t>
      </w:r>
      <w:r>
        <w:t xml:space="preserve">financial, </w:t>
      </w:r>
      <w:r w:rsidRPr="006F0078">
        <w:t>managerial</w:t>
      </w:r>
      <w:r>
        <w:t>, and technical</w:t>
      </w:r>
      <w:r w:rsidRPr="006F0078">
        <w:t xml:space="preserve"> capability to provide continuous and adequate service to all areas included </w:t>
      </w:r>
      <w:r>
        <w:t xml:space="preserve">in this docket </w:t>
      </w:r>
      <w:r>
        <w:lastRenderedPageBreak/>
        <w:t xml:space="preserve">and </w:t>
      </w:r>
      <w:r w:rsidRPr="006F0078">
        <w:t>in Docket Nos. 50251,</w:t>
      </w:r>
      <w:r>
        <w:rPr>
          <w:rStyle w:val="FootnoteReference"/>
        </w:rPr>
        <w:footnoteReference w:id="2"/>
      </w:r>
      <w:r w:rsidRPr="006F0078">
        <w:t xml:space="preserve"> 50276,</w:t>
      </w:r>
      <w:r>
        <w:rPr>
          <w:rStyle w:val="FootnoteReference"/>
        </w:rPr>
        <w:footnoteReference w:id="3"/>
      </w:r>
      <w:r w:rsidRPr="006F0078">
        <w:t xml:space="preserve"> 50311,</w:t>
      </w:r>
      <w:r>
        <w:rPr>
          <w:rStyle w:val="FootnoteReference"/>
        </w:rPr>
        <w:footnoteReference w:id="4"/>
      </w:r>
      <w:r w:rsidRPr="006F0078">
        <w:t xml:space="preserve"> </w:t>
      </w:r>
      <w:r>
        <w:t>50989,</w:t>
      </w:r>
      <w:r>
        <w:rPr>
          <w:rStyle w:val="FootnoteReference"/>
        </w:rPr>
        <w:footnoteReference w:id="5"/>
      </w:r>
      <w:r>
        <w:t xml:space="preserve"> 51026,</w:t>
      </w:r>
      <w:r>
        <w:rPr>
          <w:rStyle w:val="FootnoteReference"/>
        </w:rPr>
        <w:footnoteReference w:id="6"/>
      </w:r>
      <w:r>
        <w:t xml:space="preserve"> 51065,</w:t>
      </w:r>
      <w:r>
        <w:rPr>
          <w:rStyle w:val="FootnoteReference"/>
        </w:rPr>
        <w:footnoteReference w:id="7"/>
      </w:r>
      <w:r>
        <w:t xml:space="preserve"> 51118,</w:t>
      </w:r>
      <w:r>
        <w:rPr>
          <w:rStyle w:val="FootnoteReference"/>
        </w:rPr>
        <w:footnoteReference w:id="8"/>
      </w:r>
      <w:r>
        <w:t xml:space="preserve"> 51031,</w:t>
      </w:r>
      <w:r>
        <w:rPr>
          <w:rStyle w:val="FootnoteReference"/>
        </w:rPr>
        <w:footnoteReference w:id="9"/>
      </w:r>
      <w:r>
        <w:t xml:space="preserve"> 51047,</w:t>
      </w:r>
      <w:r>
        <w:rPr>
          <w:rStyle w:val="FootnoteReference"/>
        </w:rPr>
        <w:footnoteReference w:id="10"/>
      </w:r>
      <w:r>
        <w:t xml:space="preserve"> 51130,</w:t>
      </w:r>
      <w:r>
        <w:rPr>
          <w:rStyle w:val="FootnoteReference"/>
        </w:rPr>
        <w:footnoteReference w:id="11"/>
      </w:r>
      <w:r>
        <w:t xml:space="preserve"> 51146,</w:t>
      </w:r>
      <w:r>
        <w:rPr>
          <w:rStyle w:val="FootnoteReference"/>
        </w:rPr>
        <w:footnoteReference w:id="12"/>
      </w:r>
      <w:r>
        <w:t xml:space="preserve"> and 51089.</w:t>
      </w:r>
      <w:r>
        <w:rPr>
          <w:rStyle w:val="FootnoteReference"/>
        </w:rPr>
        <w:footnoteReference w:id="13"/>
      </w:r>
    </w:p>
    <w:p w14:paraId="3BB9634E" w14:textId="1B340682" w:rsidR="00E05F8E" w:rsidRPr="00606578" w:rsidRDefault="00B87D0A" w:rsidP="003C2938">
      <w:pPr>
        <w:pStyle w:val="Heading7"/>
        <w:numPr>
          <w:ilvl w:val="6"/>
          <w:numId w:val="2"/>
        </w:numPr>
        <w:spacing w:line="360" w:lineRule="auto"/>
        <w:jc w:val="both"/>
      </w:pPr>
      <w:r w:rsidRPr="00606578">
        <w:t>System Compliance—Texas Water Code (TWC) § 13.301(e)(3)(A); 16 Texas Administrative Code (TAC) §§ 24.227(a), 24.239(</w:t>
      </w:r>
      <w:r w:rsidR="00DF35BB" w:rsidRPr="00606578">
        <w:t>h</w:t>
      </w:r>
      <w:r w:rsidRPr="00606578">
        <w:t>)</w:t>
      </w:r>
      <w:r w:rsidR="00E93906" w:rsidRPr="00606578">
        <w:t>(3)(A), (h)(5)(I)</w:t>
      </w:r>
      <w:r w:rsidR="00E05F8E" w:rsidRPr="00606578">
        <w:t xml:space="preserve"> </w:t>
      </w:r>
    </w:p>
    <w:p w14:paraId="0E92299C" w14:textId="29502ADE" w:rsidR="00C7090C" w:rsidRDefault="00A12D54" w:rsidP="003C2938">
      <w:pPr>
        <w:pStyle w:val="BodyText"/>
        <w:numPr>
          <w:ilvl w:val="0"/>
          <w:numId w:val="18"/>
        </w:numPr>
        <w:ind w:left="720" w:right="130" w:hanging="720"/>
      </w:pPr>
      <w:r>
        <w:t>Oak Hills Ranch</w:t>
      </w:r>
      <w:r w:rsidR="00C7090C">
        <w:t xml:space="preserve">’s public water system number 0940085 is not </w:t>
      </w:r>
      <w:r w:rsidR="00C7090C" w:rsidRPr="00CB5335">
        <w:rPr>
          <w:snapToGrid w:val="0"/>
          <w:lang w:eastAsia="zh-TW"/>
        </w:rPr>
        <w:t>currently</w:t>
      </w:r>
      <w:r w:rsidR="00C7090C">
        <w:t xml:space="preserve"> in compliance with the drinking water rules of the TCEQ.</w:t>
      </w:r>
    </w:p>
    <w:p w14:paraId="0CC56642" w14:textId="46E6F6EA" w:rsidR="00C7090C" w:rsidRDefault="003C2938" w:rsidP="003C2938">
      <w:pPr>
        <w:pStyle w:val="BodyText"/>
        <w:numPr>
          <w:ilvl w:val="0"/>
          <w:numId w:val="18"/>
        </w:numPr>
        <w:ind w:left="720" w:right="130" w:hanging="720"/>
      </w:pPr>
      <w:r>
        <w:t>CSWR-Texas</w:t>
      </w:r>
      <w:r w:rsidR="00C7090C">
        <w:t xml:space="preserve"> intends to invest the capital required to make the upgrades, renovations, and repairs necessary to bring the water system into compliance with TCEQ regulations </w:t>
      </w:r>
      <w:r w:rsidR="00C7090C">
        <w:lastRenderedPageBreak/>
        <w:t xml:space="preserve">and to ensure customers receive safe and reliable service within a reasonable time upon consummation of the transaction.  </w:t>
      </w:r>
      <w:r>
        <w:t>CSWR-Texas</w:t>
      </w:r>
      <w:r w:rsidR="00C7090C">
        <w:t xml:space="preserve"> provided a copy of its correspondence with the TCEQ indicating that it has agreed to work with the TCEQ to address the outstanding compliance issues upon consummation of the transaction.</w:t>
      </w:r>
    </w:p>
    <w:p w14:paraId="6FB4EFF5" w14:textId="36B4BA34" w:rsidR="00E05F8E" w:rsidRPr="00606578" w:rsidRDefault="003C2938" w:rsidP="003C2938">
      <w:pPr>
        <w:pStyle w:val="FOFsCOLs"/>
        <w:spacing w:before="120" w:line="360" w:lineRule="auto"/>
        <w:ind w:left="720" w:hanging="720"/>
      </w:pPr>
      <w:r>
        <w:t>CSWR-Texas</w:t>
      </w:r>
      <w:r w:rsidR="00C7090C">
        <w:t xml:space="preserve"> demonstrated a compliance history that is adequate for approval of the sale to proceed</w:t>
      </w:r>
      <w:r w:rsidR="00E05F8E" w:rsidRPr="00606578">
        <w:t>.</w:t>
      </w:r>
    </w:p>
    <w:p w14:paraId="250B6417" w14:textId="2971A3AB" w:rsidR="00716E16" w:rsidRPr="00606578" w:rsidRDefault="00716E16" w:rsidP="00716E16">
      <w:pPr>
        <w:pStyle w:val="Heading7"/>
        <w:numPr>
          <w:ilvl w:val="6"/>
          <w:numId w:val="2"/>
        </w:numPr>
        <w:jc w:val="both"/>
        <w:rPr>
          <w:rFonts w:eastAsia="Times New Roman"/>
          <w:snapToGrid w:val="0"/>
        </w:rPr>
      </w:pPr>
      <w:r w:rsidRPr="00606578">
        <w:rPr>
          <w:rFonts w:eastAsia="Times New Roman"/>
          <w:snapToGrid w:val="0"/>
        </w:rPr>
        <w:t xml:space="preserve">Adequacy of Existing Service—TWC § 13.246(c)(1); 16 TAC §§ 24.227(e)(1), </w:t>
      </w:r>
      <w:r w:rsidR="00E17178" w:rsidRPr="00606578">
        <w:rPr>
          <w:rFonts w:eastAsia="Times New Roman"/>
          <w:snapToGrid w:val="0"/>
        </w:rPr>
        <w:t>24.239</w:t>
      </w:r>
      <w:r w:rsidRPr="00606578">
        <w:rPr>
          <w:rFonts w:eastAsia="Times New Roman"/>
          <w:snapToGrid w:val="0"/>
        </w:rPr>
        <w:t>(</w:t>
      </w:r>
      <w:r w:rsidR="00C33C6B" w:rsidRPr="00606578">
        <w:rPr>
          <w:rFonts w:eastAsia="Times New Roman"/>
          <w:snapToGrid w:val="0"/>
        </w:rPr>
        <w:t>h</w:t>
      </w:r>
      <w:r w:rsidRPr="00606578">
        <w:rPr>
          <w:rFonts w:eastAsia="Times New Roman"/>
          <w:snapToGrid w:val="0"/>
        </w:rPr>
        <w:t>)(5)(</w:t>
      </w:r>
      <w:r w:rsidR="005948A7" w:rsidRPr="00606578">
        <w:rPr>
          <w:rFonts w:eastAsia="Times New Roman"/>
          <w:snapToGrid w:val="0"/>
        </w:rPr>
        <w:t>A</w:t>
      </w:r>
      <w:r w:rsidRPr="00606578">
        <w:rPr>
          <w:rFonts w:eastAsia="Times New Roman"/>
          <w:snapToGrid w:val="0"/>
        </w:rPr>
        <w:t>)</w:t>
      </w:r>
    </w:p>
    <w:p w14:paraId="5EB22842" w14:textId="03895960" w:rsidR="0049752A" w:rsidRDefault="000C1DBF" w:rsidP="000C1DBF">
      <w:pPr>
        <w:pStyle w:val="FOFsCOLs"/>
        <w:spacing w:before="120" w:line="360" w:lineRule="auto"/>
        <w:ind w:left="720" w:hanging="720"/>
      </w:pPr>
      <w:r>
        <w:t xml:space="preserve">There are currently 196 connections </w:t>
      </w:r>
      <w:r w:rsidRPr="00CB5335">
        <w:t>in</w:t>
      </w:r>
      <w:r>
        <w:t xml:space="preserve"> the </w:t>
      </w:r>
      <w:r w:rsidR="005D7A11">
        <w:t>final</w:t>
      </w:r>
      <w:r w:rsidR="00FB7589">
        <w:t xml:space="preserve"> </w:t>
      </w:r>
      <w:r>
        <w:t xml:space="preserve">requested area that are being served by </w:t>
      </w:r>
      <w:r w:rsidR="00A12D54">
        <w:t>Oak Hills Ranch</w:t>
      </w:r>
      <w:r>
        <w:t xml:space="preserve"> through public water system number 0940085, and such service has been continuous</w:t>
      </w:r>
      <w:r w:rsidR="00E05F8E" w:rsidRPr="00606578">
        <w:t>.</w:t>
      </w:r>
    </w:p>
    <w:p w14:paraId="22BB7DEC" w14:textId="4736595E" w:rsidR="00E05F8E" w:rsidRPr="00606578" w:rsidRDefault="0049752A" w:rsidP="000C1DBF">
      <w:pPr>
        <w:pStyle w:val="FOFsCOLs"/>
        <w:spacing w:before="120" w:line="360" w:lineRule="auto"/>
        <w:ind w:left="720" w:hanging="720"/>
      </w:pPr>
      <w:r>
        <w:t>Public water system number 0940085 has several violations listed in the TCEQ database, which means the service currently provided to the requested area is inadequate.  CSWR</w:t>
      </w:r>
      <w:r w:rsidR="008854AD">
        <w:noBreakHyphen/>
      </w:r>
      <w:r>
        <w:t>Texas stated they intend to invest the capital required to make the upgrades, renovations, and repairs necessary to bring the water systems into compliance with TCEQ regulations and to ensure customers receive safe and reliable service.</w:t>
      </w:r>
      <w:r w:rsidR="00E05F8E" w:rsidRPr="00606578">
        <w:t xml:space="preserve"> </w:t>
      </w:r>
    </w:p>
    <w:p w14:paraId="79E15EC9" w14:textId="382DBC02" w:rsidR="002B6637" w:rsidRPr="00606578" w:rsidRDefault="00716E16" w:rsidP="002B6637">
      <w:pPr>
        <w:pStyle w:val="Heading7"/>
      </w:pPr>
      <w:r w:rsidRPr="00606578">
        <w:t>Need for Additional Service—TWC § 13.246(c)(2); 16 TAC §§ 24.227(e)(2), 24.239(</w:t>
      </w:r>
      <w:r w:rsidR="00C33C6B" w:rsidRPr="00606578">
        <w:t>h</w:t>
      </w:r>
      <w:r w:rsidRPr="00606578">
        <w:t>)(5)(</w:t>
      </w:r>
      <w:r w:rsidR="005948A7" w:rsidRPr="00606578">
        <w:t>B</w:t>
      </w:r>
      <w:r w:rsidRPr="00606578">
        <w:t>)</w:t>
      </w:r>
    </w:p>
    <w:p w14:paraId="3C97CB95" w14:textId="0B0F4C69" w:rsidR="000C1DBF" w:rsidRDefault="000C1DBF" w:rsidP="000C1DBF">
      <w:pPr>
        <w:pStyle w:val="BodyText"/>
        <w:numPr>
          <w:ilvl w:val="0"/>
          <w:numId w:val="18"/>
        </w:numPr>
        <w:ind w:left="720" w:right="130" w:hanging="720"/>
      </w:pPr>
      <w:r>
        <w:t xml:space="preserve">There is a continuing need for service </w:t>
      </w:r>
      <w:r w:rsidRPr="00CB5335">
        <w:rPr>
          <w:snapToGrid w:val="0"/>
          <w:lang w:eastAsia="zh-TW"/>
        </w:rPr>
        <w:t>because</w:t>
      </w:r>
      <w:r>
        <w:t xml:space="preserve"> </w:t>
      </w:r>
      <w:r w:rsidR="00A12D54">
        <w:t>Oak Hills Ranch</w:t>
      </w:r>
      <w:r>
        <w:t xml:space="preserve"> is currently serving 196 existing customers in the </w:t>
      </w:r>
      <w:r w:rsidR="005A0A61">
        <w:t xml:space="preserve">final </w:t>
      </w:r>
      <w:r>
        <w:t>requested area.</w:t>
      </w:r>
    </w:p>
    <w:p w14:paraId="64D0E0F1" w14:textId="1F0AF30E" w:rsidR="00FC4511" w:rsidRPr="00606578" w:rsidRDefault="000C1DBF" w:rsidP="000C1DBF">
      <w:pPr>
        <w:pStyle w:val="FOFsCOLs"/>
        <w:spacing w:before="120" w:line="360" w:lineRule="auto"/>
        <w:ind w:left="720" w:hanging="720"/>
      </w:pPr>
      <w:r>
        <w:t xml:space="preserve">There have been no specific requests for </w:t>
      </w:r>
      <w:r w:rsidRPr="00CB5335">
        <w:t>additional</w:t>
      </w:r>
      <w:r>
        <w:t xml:space="preserve"> service within the </w:t>
      </w:r>
      <w:r w:rsidR="005A0A61">
        <w:t xml:space="preserve">final </w:t>
      </w:r>
      <w:r>
        <w:t>requested area.</w:t>
      </w:r>
    </w:p>
    <w:p w14:paraId="15CBBB03" w14:textId="64F302C7" w:rsidR="00FA4F2A" w:rsidRPr="00606578" w:rsidRDefault="00716E16" w:rsidP="00FA4F2A">
      <w:pPr>
        <w:pStyle w:val="Heading7"/>
        <w:numPr>
          <w:ilvl w:val="6"/>
          <w:numId w:val="2"/>
        </w:numPr>
        <w:jc w:val="both"/>
      </w:pPr>
      <w:r w:rsidRPr="00606578">
        <w:t>Effect of Approving the Transaction</w:t>
      </w:r>
      <w:r w:rsidR="00936A70">
        <w:t xml:space="preserve"> and Granting the Amendments</w:t>
      </w:r>
      <w:r w:rsidRPr="00606578">
        <w:t>—TWC § 13.246(c)(3); 16</w:t>
      </w:r>
      <w:r w:rsidR="00D703FF">
        <w:t> </w:t>
      </w:r>
      <w:r w:rsidRPr="00606578">
        <w:t>TAC §§ 24.227(e)(3), 24.239(</w:t>
      </w:r>
      <w:r w:rsidR="00C33C6B" w:rsidRPr="00606578">
        <w:t>h</w:t>
      </w:r>
      <w:r w:rsidRPr="00606578">
        <w:t>)(5)(</w:t>
      </w:r>
      <w:r w:rsidR="005948A7" w:rsidRPr="00606578">
        <w:t>C</w:t>
      </w:r>
      <w:r w:rsidRPr="00606578">
        <w:t xml:space="preserve">) </w:t>
      </w:r>
      <w:r w:rsidR="00FA4F2A" w:rsidRPr="00606578">
        <w:t xml:space="preserve"> </w:t>
      </w:r>
    </w:p>
    <w:p w14:paraId="76CB73E3" w14:textId="79AC5BB6" w:rsidR="00D36F21" w:rsidRDefault="00D36F21" w:rsidP="000C1DBF">
      <w:pPr>
        <w:pStyle w:val="BodyText"/>
        <w:numPr>
          <w:ilvl w:val="0"/>
          <w:numId w:val="18"/>
        </w:numPr>
        <w:ind w:left="720" w:right="130" w:hanging="720"/>
      </w:pPr>
      <w:r>
        <w:t>Existing and future customers will be better served through CSWR-Texas’s ownership and operation of public water system number 0940085 due to improvements in the utility service, operations, maintenance, and customer service.</w:t>
      </w:r>
    </w:p>
    <w:p w14:paraId="45B15E79" w14:textId="28CDC573" w:rsidR="000C1DBF" w:rsidRDefault="000C1DBF" w:rsidP="000C1DBF">
      <w:pPr>
        <w:pStyle w:val="BodyText"/>
        <w:numPr>
          <w:ilvl w:val="0"/>
          <w:numId w:val="18"/>
        </w:numPr>
        <w:ind w:left="720" w:right="130" w:hanging="720"/>
      </w:pPr>
      <w:r>
        <w:t xml:space="preserve">Approving the sale and </w:t>
      </w:r>
      <w:r w:rsidRPr="00144A24">
        <w:t xml:space="preserve">transfer to proceed and </w:t>
      </w:r>
      <w:r w:rsidRPr="00CB5335">
        <w:rPr>
          <w:snapToGrid w:val="0"/>
          <w:lang w:eastAsia="zh-TW"/>
        </w:rPr>
        <w:t>granting</w:t>
      </w:r>
      <w:r w:rsidRPr="00144A24">
        <w:t xml:space="preserve"> the CCN amendment</w:t>
      </w:r>
      <w:r w:rsidR="006A03A3">
        <w:t>s</w:t>
      </w:r>
      <w:r w:rsidRPr="00144A24">
        <w:t xml:space="preserve"> will obligate </w:t>
      </w:r>
      <w:r w:rsidR="003C2938">
        <w:t>CSWR-Texas</w:t>
      </w:r>
      <w:r w:rsidRPr="00144A24">
        <w:t xml:space="preserve"> to provide service to current and future customers in the </w:t>
      </w:r>
      <w:r w:rsidR="0066336C">
        <w:t xml:space="preserve">final </w:t>
      </w:r>
      <w:r w:rsidRPr="00163125">
        <w:t>requested area.</w:t>
      </w:r>
    </w:p>
    <w:p w14:paraId="791C8CFD" w14:textId="21A0DC61" w:rsidR="00A65B32" w:rsidRPr="00C80A82" w:rsidRDefault="00A65B32" w:rsidP="000C1DBF">
      <w:pPr>
        <w:pStyle w:val="BodyText"/>
        <w:numPr>
          <w:ilvl w:val="0"/>
          <w:numId w:val="18"/>
        </w:numPr>
        <w:ind w:left="720" w:right="130" w:hanging="720"/>
      </w:pPr>
      <w:r>
        <w:lastRenderedPageBreak/>
        <w:t xml:space="preserve">All retail water public utilities </w:t>
      </w:r>
      <w:r w:rsidR="00C222C0">
        <w:t xml:space="preserve">in the proximate area </w:t>
      </w:r>
      <w:r>
        <w:t xml:space="preserve">were provided notice of the application.  No retail public utility filed a protest or motion to intervene.  There will be no effect on any retail public utility </w:t>
      </w:r>
      <w:r w:rsidR="00C222C0">
        <w:t>in the proximate area.</w:t>
      </w:r>
    </w:p>
    <w:p w14:paraId="5968F706" w14:textId="34DB63FC" w:rsidR="000C1DBF" w:rsidRPr="00D15CA9" w:rsidRDefault="000C1DBF" w:rsidP="000C1DBF">
      <w:pPr>
        <w:pStyle w:val="BodyText"/>
        <w:numPr>
          <w:ilvl w:val="0"/>
          <w:numId w:val="18"/>
        </w:numPr>
        <w:ind w:left="720" w:right="130" w:hanging="720"/>
      </w:pPr>
      <w:r w:rsidRPr="00144A24">
        <w:t xml:space="preserve">There will be no effect on landowners </w:t>
      </w:r>
      <w:r>
        <w:t>in</w:t>
      </w:r>
      <w:r w:rsidRPr="00144A24">
        <w:t xml:space="preserve"> </w:t>
      </w:r>
      <w:r w:rsidRPr="00CB5335">
        <w:rPr>
          <w:snapToGrid w:val="0"/>
          <w:lang w:eastAsia="zh-TW"/>
        </w:rPr>
        <w:t>the</w:t>
      </w:r>
      <w:r w:rsidRPr="00144A24">
        <w:t xml:space="preserve"> areas </w:t>
      </w:r>
      <w:r>
        <w:t xml:space="preserve">that </w:t>
      </w:r>
      <w:r w:rsidRPr="00144A24">
        <w:t>are currently certificated</w:t>
      </w:r>
      <w:r w:rsidRPr="00CC11FF">
        <w:t xml:space="preserve"> </w:t>
      </w:r>
      <w:r>
        <w:t xml:space="preserve">and landowners in the uncertificated area will benefit because they </w:t>
      </w:r>
      <w:r w:rsidR="00586BB6">
        <w:t xml:space="preserve">are currently being served by the </w:t>
      </w:r>
      <w:r w:rsidR="00A12D54">
        <w:t>Oak Hills Ranch</w:t>
      </w:r>
      <w:r w:rsidR="00586BB6">
        <w:t xml:space="preserve"> water system.</w:t>
      </w:r>
    </w:p>
    <w:p w14:paraId="155CDDCC" w14:textId="5F979C7A" w:rsidR="00E05F8E" w:rsidRPr="00606578" w:rsidRDefault="003C2938" w:rsidP="000C1DBF">
      <w:pPr>
        <w:pStyle w:val="FOFsCOLs"/>
        <w:spacing w:before="120" w:line="360" w:lineRule="auto"/>
        <w:ind w:left="720" w:hanging="720"/>
      </w:pPr>
      <w:r>
        <w:t>CSWR-Texas</w:t>
      </w:r>
      <w:r w:rsidR="000C1DBF" w:rsidRPr="00144A24">
        <w:t xml:space="preserve"> will adopt </w:t>
      </w:r>
      <w:r w:rsidR="00A12D54">
        <w:t>Oak Hills Ranch</w:t>
      </w:r>
      <w:r w:rsidR="000C1DBF" w:rsidRPr="00CB5335">
        <w:t>’s</w:t>
      </w:r>
      <w:r w:rsidR="000C1DBF" w:rsidRPr="00144A24">
        <w:t xml:space="preserve"> current rates upon </w:t>
      </w:r>
      <w:r w:rsidR="000C1DBF">
        <w:t xml:space="preserve">the </w:t>
      </w:r>
      <w:r w:rsidR="000C1DBF" w:rsidRPr="00144A24">
        <w:t>consummation of the transaction</w:t>
      </w:r>
      <w:r w:rsidR="00E05F8E" w:rsidRPr="00606578">
        <w:t xml:space="preserve">. </w:t>
      </w:r>
    </w:p>
    <w:p w14:paraId="48200417" w14:textId="0A77AA61" w:rsidR="00716E16" w:rsidRPr="008D4DB1" w:rsidRDefault="005948A7" w:rsidP="000C1DBF">
      <w:pPr>
        <w:pStyle w:val="Heading7"/>
        <w:spacing w:line="360" w:lineRule="auto"/>
        <w:jc w:val="both"/>
      </w:pPr>
      <w:r w:rsidRPr="008D4DB1">
        <w:t>Ability to Serve: Managerial and Technical</w:t>
      </w:r>
      <w:r w:rsidR="00A918C3" w:rsidRPr="000664FB">
        <w:t>—</w:t>
      </w:r>
      <w:r w:rsidR="00A918C3" w:rsidRPr="008D4DB1">
        <w:t xml:space="preserve">TWC §§ 13.241(a), </w:t>
      </w:r>
      <w:r w:rsidR="00D36F21" w:rsidRPr="008D4DB1">
        <w:t xml:space="preserve">(b), </w:t>
      </w:r>
      <w:r w:rsidR="00A918C3" w:rsidRPr="008D4DB1">
        <w:t>13.246(c)(4), 13.301(b), (e)(2); 16 TAC §§ 24.227(a),</w:t>
      </w:r>
      <w:r w:rsidR="00CE088C" w:rsidRPr="008D4DB1">
        <w:t xml:space="preserve"> </w:t>
      </w:r>
      <w:r w:rsidR="00A918C3" w:rsidRPr="008D4DB1">
        <w:t>(e)(4), 24.239</w:t>
      </w:r>
      <w:r w:rsidR="00853E11" w:rsidRPr="008D4DB1">
        <w:t xml:space="preserve">(e), </w:t>
      </w:r>
      <w:r w:rsidR="00A918C3" w:rsidRPr="008D4DB1">
        <w:t>(h)(5)(D)</w:t>
      </w:r>
    </w:p>
    <w:p w14:paraId="2F87F33D" w14:textId="565ADDAB" w:rsidR="000C1DBF" w:rsidRDefault="00A12D54" w:rsidP="00EE37B2">
      <w:pPr>
        <w:pStyle w:val="BodyText"/>
        <w:numPr>
          <w:ilvl w:val="0"/>
          <w:numId w:val="18"/>
        </w:numPr>
        <w:ind w:left="720" w:right="130" w:hanging="720"/>
      </w:pPr>
      <w:r>
        <w:t>Oak Hills Ranch</w:t>
      </w:r>
      <w:r w:rsidR="000C1DBF">
        <w:t xml:space="preserve">’s public water system number 0940085 is currently providing service to 196 connections in the </w:t>
      </w:r>
      <w:r w:rsidR="000664FB">
        <w:t xml:space="preserve">final </w:t>
      </w:r>
      <w:r w:rsidR="000C1DBF">
        <w:t xml:space="preserve">requested area with adequate capacity to meet the demands in the </w:t>
      </w:r>
      <w:r w:rsidR="005654DA">
        <w:t xml:space="preserve">final </w:t>
      </w:r>
      <w:r w:rsidR="000C1DBF">
        <w:t>requested area.</w:t>
      </w:r>
    </w:p>
    <w:p w14:paraId="0D8B3305" w14:textId="596F67DF" w:rsidR="000C1DBF" w:rsidRDefault="003C2938" w:rsidP="00EE37B2">
      <w:pPr>
        <w:pStyle w:val="BodyText"/>
        <w:numPr>
          <w:ilvl w:val="0"/>
          <w:numId w:val="18"/>
        </w:numPr>
        <w:ind w:left="720" w:right="130" w:hanging="720"/>
      </w:pPr>
      <w:r>
        <w:t>CSWR-Texas</w:t>
      </w:r>
      <w:r w:rsidR="000C1DBF">
        <w:t xml:space="preserve"> employs</w:t>
      </w:r>
      <w:r w:rsidR="00586BB6">
        <w:t xml:space="preserve"> or contracts with</w:t>
      </w:r>
      <w:r w:rsidR="000C1DBF">
        <w:t xml:space="preserve"> TCEQ-licensed </w:t>
      </w:r>
      <w:r w:rsidR="000C1DBF" w:rsidRPr="00CB5335">
        <w:rPr>
          <w:snapToGrid w:val="0"/>
          <w:lang w:eastAsia="zh-TW"/>
        </w:rPr>
        <w:t>water</w:t>
      </w:r>
      <w:r w:rsidR="000C1DBF">
        <w:t xml:space="preserve"> operators who will operate the public water system.</w:t>
      </w:r>
    </w:p>
    <w:p w14:paraId="303101B6" w14:textId="4CA62F9F" w:rsidR="000C1DBF" w:rsidRDefault="003C2938" w:rsidP="00EE37B2">
      <w:pPr>
        <w:pStyle w:val="BodyText"/>
        <w:numPr>
          <w:ilvl w:val="0"/>
          <w:numId w:val="18"/>
        </w:numPr>
        <w:ind w:left="720" w:right="130" w:hanging="720"/>
      </w:pPr>
      <w:r>
        <w:t>CSWR-Texas</w:t>
      </w:r>
      <w:r w:rsidR="000C1DBF">
        <w:t xml:space="preserve"> has access to an adequate supply of water and</w:t>
      </w:r>
      <w:r w:rsidR="00F264FF">
        <w:t>,</w:t>
      </w:r>
      <w:r w:rsidR="00F264FF" w:rsidRPr="00F264FF">
        <w:t xml:space="preserve"> after completing the planned upgrades, renovations, and repairs, will </w:t>
      </w:r>
      <w:r w:rsidR="00F264FF">
        <w:t>be</w:t>
      </w:r>
      <w:r w:rsidR="000C1DBF">
        <w:t xml:space="preserve"> is capable of providing water that meets the requirements of chapter 341 of the Texas Health and Safety Code, chapter 13 of the TWC, and the TCEQ’s rules.</w:t>
      </w:r>
    </w:p>
    <w:p w14:paraId="5BDAB24D" w14:textId="4DE35EC8" w:rsidR="00E05F8E" w:rsidRPr="00606578" w:rsidRDefault="003C2938" w:rsidP="00EE37B2">
      <w:pPr>
        <w:pStyle w:val="FOFsCOLs"/>
        <w:spacing w:before="120" w:line="360" w:lineRule="auto"/>
        <w:ind w:left="720" w:hanging="720"/>
      </w:pPr>
      <w:r>
        <w:t>CSWR-Texas</w:t>
      </w:r>
      <w:r w:rsidR="000C1DBF">
        <w:t xml:space="preserve"> has the technical and </w:t>
      </w:r>
      <w:r w:rsidR="000C1DBF" w:rsidRPr="00CB5335">
        <w:t>managerial</w:t>
      </w:r>
      <w:r w:rsidR="000C1DBF">
        <w:t xml:space="preserve"> capability to provide adequate and continuous service to the </w:t>
      </w:r>
      <w:r w:rsidR="00FB0945">
        <w:t xml:space="preserve">final </w:t>
      </w:r>
      <w:r w:rsidR="000C1DBF">
        <w:t>requested area</w:t>
      </w:r>
    </w:p>
    <w:p w14:paraId="721D926B" w14:textId="387613A5" w:rsidR="005948A7" w:rsidRPr="00606578" w:rsidRDefault="00A918C3" w:rsidP="00A918C3">
      <w:pPr>
        <w:pStyle w:val="Heading7"/>
        <w:jc w:val="both"/>
        <w:rPr>
          <w:rFonts w:eastAsia="Times New Roman" w:cs="Times New Roman"/>
          <w:snapToGrid w:val="0"/>
          <w:szCs w:val="20"/>
          <w:u w:val="none"/>
        </w:rPr>
      </w:pPr>
      <w:r w:rsidRPr="00606578">
        <w:t>Ability to Serve: Financial Ability and Stability—TWC §§ 13.241(a), 13.246(c)(6), 13.301(b): 16 TAC §§ 24.11(e), 24.227(a), (e)(6), 24.239(e), (h)(5)(F)</w:t>
      </w:r>
    </w:p>
    <w:p w14:paraId="5D669A7D" w14:textId="12D13548" w:rsidR="000C1DBF" w:rsidRDefault="000C1DBF" w:rsidP="00EE37B2">
      <w:pPr>
        <w:pStyle w:val="BodyText"/>
        <w:numPr>
          <w:ilvl w:val="0"/>
          <w:numId w:val="18"/>
        </w:numPr>
        <w:ind w:left="720" w:right="130" w:hanging="720"/>
      </w:pPr>
      <w:r>
        <w:t xml:space="preserve">CSWR, LLC, the immediate parent company of </w:t>
      </w:r>
      <w:r w:rsidR="003C2938">
        <w:t>CSWR-Texas</w:t>
      </w:r>
      <w:r>
        <w:t xml:space="preserve">, is capable, available, and willing to cover temporary </w:t>
      </w:r>
      <w:r w:rsidRPr="00CB5335">
        <w:rPr>
          <w:snapToGrid w:val="0"/>
          <w:lang w:eastAsia="zh-TW"/>
        </w:rPr>
        <w:t>cash</w:t>
      </w:r>
      <w:r>
        <w:t xml:space="preserve"> shortages, and has a debt-to-equity ratio of less than one, satisfying the leverage test.</w:t>
      </w:r>
    </w:p>
    <w:p w14:paraId="4441926A" w14:textId="77777777" w:rsidR="000C1DBF" w:rsidRDefault="000C1DBF" w:rsidP="00EE37B2">
      <w:pPr>
        <w:pStyle w:val="BodyText"/>
        <w:numPr>
          <w:ilvl w:val="0"/>
          <w:numId w:val="18"/>
        </w:numPr>
        <w:ind w:left="720" w:right="130" w:hanging="720"/>
      </w:pPr>
      <w:r>
        <w:t xml:space="preserve">CSWR, LLC provided a written guarantee of coverage of temporary cash shortages and demonstrated it has sufficient cash available to cover any projected operations and maintenance shortages in the first year five years of operations after completion of the </w:t>
      </w:r>
      <w:r>
        <w:lastRenderedPageBreak/>
        <w:t>transaction and possesses the cash and leverage ability to pay for capital improvements and necessary equity investments—satisfying the operations test.</w:t>
      </w:r>
    </w:p>
    <w:p w14:paraId="135775CE" w14:textId="67CAE228" w:rsidR="00E05F8E" w:rsidRPr="00606578" w:rsidRDefault="003C2938" w:rsidP="00EE37B2">
      <w:pPr>
        <w:pStyle w:val="FOFsCOLs"/>
        <w:spacing w:before="120" w:line="360" w:lineRule="auto"/>
        <w:ind w:left="720" w:hanging="720"/>
      </w:pPr>
      <w:r>
        <w:t>CSWR-Texas</w:t>
      </w:r>
      <w:r w:rsidR="000C1DBF">
        <w:t xml:space="preserve"> demonstrated </w:t>
      </w:r>
      <w:r w:rsidR="000C1DBF" w:rsidRPr="00163125">
        <w:t>the</w:t>
      </w:r>
      <w:r w:rsidR="000C1DBF">
        <w:t xml:space="preserve"> </w:t>
      </w:r>
      <w:r w:rsidR="000C1DBF" w:rsidRPr="00CB5335">
        <w:t>financial</w:t>
      </w:r>
      <w:r w:rsidR="000C1DBF">
        <w:t xml:space="preserve"> ability and stability to provide continuous and adequate service to the </w:t>
      </w:r>
      <w:r w:rsidR="00564035">
        <w:t xml:space="preserve">final </w:t>
      </w:r>
      <w:r w:rsidR="000C1DBF">
        <w:t>requested area</w:t>
      </w:r>
      <w:r w:rsidR="00E05F8E" w:rsidRPr="00606578">
        <w:t>.</w:t>
      </w:r>
    </w:p>
    <w:p w14:paraId="74ECA43F" w14:textId="5E5226FA" w:rsidR="00716E16" w:rsidRPr="00606578" w:rsidRDefault="005948A7" w:rsidP="00D6154B">
      <w:pPr>
        <w:pStyle w:val="Heading7"/>
        <w:numPr>
          <w:ilvl w:val="6"/>
          <w:numId w:val="2"/>
        </w:numPr>
        <w:jc w:val="both"/>
        <w:rPr>
          <w:rFonts w:eastAsia="Times New Roman"/>
          <w:snapToGrid w:val="0"/>
        </w:rPr>
      </w:pPr>
      <w:r w:rsidRPr="00606578">
        <w:rPr>
          <w:bCs/>
        </w:rPr>
        <w:t>Financial Assurance</w:t>
      </w:r>
      <w:r w:rsidR="00B96C8F" w:rsidRPr="00606578">
        <w:t>—</w:t>
      </w:r>
      <w:r w:rsidRPr="00606578">
        <w:rPr>
          <w:bCs/>
        </w:rPr>
        <w:t>TWC §§ 13.246(d), 13.301(c); 16 TAC §§ 24.227(f), 24.239(</w:t>
      </w:r>
      <w:r w:rsidR="004E2AF2">
        <w:rPr>
          <w:bCs/>
        </w:rPr>
        <w:t>f</w:t>
      </w:r>
      <w:r w:rsidRPr="00606578">
        <w:rPr>
          <w:bCs/>
        </w:rPr>
        <w:t>)</w:t>
      </w:r>
    </w:p>
    <w:p w14:paraId="20B7A1A0" w14:textId="18FA353E" w:rsidR="008155E3" w:rsidRPr="00606578" w:rsidRDefault="00B37A31" w:rsidP="000C1DBF">
      <w:pPr>
        <w:pStyle w:val="FOFsCOLs"/>
        <w:spacing w:before="120" w:line="360" w:lineRule="auto"/>
        <w:ind w:left="720" w:hanging="720"/>
      </w:pPr>
      <w:r w:rsidRPr="00606578">
        <w:t xml:space="preserve">There is no need to require </w:t>
      </w:r>
      <w:r w:rsidR="000C1DBF">
        <w:t xml:space="preserve">CSWR-Texas </w:t>
      </w:r>
      <w:r w:rsidRPr="00606578">
        <w:t>to provide a bond or other financial assurance to ensure continuous and adequate service</w:t>
      </w:r>
      <w:r w:rsidR="008155E3" w:rsidRPr="00606578">
        <w:t>.</w:t>
      </w:r>
    </w:p>
    <w:p w14:paraId="1D94202C" w14:textId="37CDC58D" w:rsidR="005948A7" w:rsidRPr="00606578" w:rsidRDefault="005948A7" w:rsidP="00B96C8F">
      <w:pPr>
        <w:pStyle w:val="Heading7"/>
        <w:jc w:val="both"/>
        <w:rPr>
          <w:rFonts w:cs="Times New Roman"/>
          <w:color w:val="000000"/>
          <w:u w:val="none"/>
        </w:rPr>
      </w:pPr>
      <w:r w:rsidRPr="00606578">
        <w:t>Feasibility of Obtaining Service from Adjacent Retail Public Utility</w:t>
      </w:r>
      <w:r w:rsidR="00B96C8F" w:rsidRPr="00606578">
        <w:t>—</w:t>
      </w:r>
      <w:r w:rsidRPr="00606578">
        <w:t>TWC § 13.246(c)(5); 16</w:t>
      </w:r>
      <w:r w:rsidR="005A1DDB" w:rsidRPr="00606578">
        <w:t> </w:t>
      </w:r>
      <w:r w:rsidRPr="00606578">
        <w:t>TAC §§ 24.227(e)(5), 24.239(h)(5)(E)</w:t>
      </w:r>
    </w:p>
    <w:p w14:paraId="540AFB7F" w14:textId="75DB4F6E" w:rsidR="00D6154B" w:rsidRPr="00CC11FF" w:rsidRDefault="00D6154B" w:rsidP="00D6154B">
      <w:pPr>
        <w:pStyle w:val="BodyText"/>
        <w:numPr>
          <w:ilvl w:val="0"/>
          <w:numId w:val="18"/>
        </w:numPr>
        <w:ind w:left="720" w:right="130" w:hanging="720"/>
        <w:rPr>
          <w:b/>
          <w:bCs/>
          <w:i/>
          <w:iCs/>
          <w:u w:val="single"/>
        </w:rPr>
      </w:pPr>
      <w:r>
        <w:t xml:space="preserve">The </w:t>
      </w:r>
      <w:r w:rsidR="006728D8">
        <w:t xml:space="preserve">final </w:t>
      </w:r>
      <w:r>
        <w:t xml:space="preserve">requested area is currently being served by </w:t>
      </w:r>
      <w:r w:rsidR="00A12D54">
        <w:t>Oak Hills Ranch</w:t>
      </w:r>
      <w:r>
        <w:t xml:space="preserve"> and there will be no changes to land uses.</w:t>
      </w:r>
      <w:r w:rsidR="00586BB6">
        <w:t xml:space="preserve">  The changes to existing CCN boundaries are to reflect the areas currently being served by </w:t>
      </w:r>
      <w:r w:rsidR="00A12D54">
        <w:t>Oak Hills Ranch</w:t>
      </w:r>
      <w:r w:rsidR="00586BB6">
        <w:t>.</w:t>
      </w:r>
      <w:r>
        <w:t xml:space="preserve">  </w:t>
      </w:r>
      <w:r w:rsidRPr="00CB5335">
        <w:rPr>
          <w:snapToGrid w:val="0"/>
          <w:lang w:eastAsia="zh-TW"/>
        </w:rPr>
        <w:t>Therefore</w:t>
      </w:r>
      <w:r>
        <w:t>, it is not feasible to obtain service from another utility.</w:t>
      </w:r>
    </w:p>
    <w:p w14:paraId="2754AA73" w14:textId="10AE2914" w:rsidR="00E05F8E" w:rsidRPr="00606578" w:rsidRDefault="00E05F8E" w:rsidP="00D6154B">
      <w:pPr>
        <w:pStyle w:val="Heading7"/>
        <w:jc w:val="both"/>
      </w:pPr>
      <w:r w:rsidRPr="00606578">
        <w:t>Environmental Integrity and Effect on the Land—TWC §§ 13.246(c)(7), (c)(9); 16 TAC §§</w:t>
      </w:r>
      <w:r w:rsidR="004E2AF2">
        <w:t> </w:t>
      </w:r>
      <w:r w:rsidRPr="00606578">
        <w:t>24.227(e)(7), (e)(9), 24.239(h)(5)(G)</w:t>
      </w:r>
    </w:p>
    <w:p w14:paraId="7CAA01DD" w14:textId="33EB2667" w:rsidR="00D6154B" w:rsidRDefault="00D6154B" w:rsidP="00D6154B">
      <w:pPr>
        <w:pStyle w:val="BodyText"/>
        <w:numPr>
          <w:ilvl w:val="0"/>
          <w:numId w:val="18"/>
        </w:numPr>
        <w:ind w:left="720" w:right="130" w:hanging="720"/>
      </w:pPr>
      <w:r>
        <w:t xml:space="preserve">The </w:t>
      </w:r>
      <w:r w:rsidR="002E7EB8">
        <w:t xml:space="preserve">final </w:t>
      </w:r>
      <w:r>
        <w:t>requested area will continue to be served with existing infrastructure.</w:t>
      </w:r>
    </w:p>
    <w:p w14:paraId="761BB6A5" w14:textId="40E24FBD" w:rsidR="00E05F8E" w:rsidRPr="00606578" w:rsidRDefault="00D6154B" w:rsidP="00D6154B">
      <w:pPr>
        <w:pStyle w:val="FOFsCOLs"/>
        <w:spacing w:before="120" w:line="360" w:lineRule="auto"/>
        <w:ind w:left="720" w:hanging="720"/>
      </w:pPr>
      <w:r>
        <w:t xml:space="preserve">There will be minimal effects on the </w:t>
      </w:r>
      <w:r w:rsidRPr="00CB5335">
        <w:t>environmental</w:t>
      </w:r>
      <w:r>
        <w:t xml:space="preserve"> integrity and on the land as a result of </w:t>
      </w:r>
      <w:r w:rsidR="003C2938">
        <w:t>CSWR-Texas</w:t>
      </w:r>
      <w:r>
        <w:t xml:space="preserve">’s planned upgrades, renovations, and repairs to the </w:t>
      </w:r>
      <w:r w:rsidR="007C7B3C">
        <w:t xml:space="preserve">public </w:t>
      </w:r>
      <w:r>
        <w:t>water system</w:t>
      </w:r>
      <w:r w:rsidR="00E05F8E" w:rsidRPr="00606578">
        <w:t>.</w:t>
      </w:r>
    </w:p>
    <w:p w14:paraId="0C8AFA61" w14:textId="206A630A" w:rsidR="006F06F9" w:rsidRPr="00606578" w:rsidRDefault="005948A7" w:rsidP="006F06F9">
      <w:pPr>
        <w:pStyle w:val="Heading7"/>
        <w:jc w:val="both"/>
      </w:pPr>
      <w:r w:rsidRPr="00606578">
        <w:t>Improvement in Service or Lowering Cost to Consumers</w:t>
      </w:r>
      <w:r w:rsidR="00B96C8F" w:rsidRPr="00606578">
        <w:t>—</w:t>
      </w:r>
      <w:r w:rsidRPr="00606578">
        <w:t>TWC § 13.246(c)(8); 16</w:t>
      </w:r>
      <w:r w:rsidR="00B96C8F" w:rsidRPr="00606578">
        <w:t> </w:t>
      </w:r>
      <w:r w:rsidRPr="00606578">
        <w:t>TAC</w:t>
      </w:r>
      <w:r w:rsidR="00601648" w:rsidRPr="00606578">
        <w:t xml:space="preserve"> </w:t>
      </w:r>
      <w:r w:rsidRPr="00606578">
        <w:t>§§</w:t>
      </w:r>
      <w:r w:rsidR="005A1DDB" w:rsidRPr="00606578">
        <w:t> </w:t>
      </w:r>
      <w:r w:rsidRPr="00606578">
        <w:t>24.227(e)(8), 24.239(h)(5)(H)</w:t>
      </w:r>
    </w:p>
    <w:p w14:paraId="4B1BFAFC" w14:textId="7D7454AA" w:rsidR="00D36F21" w:rsidRDefault="00D36F21" w:rsidP="00D6154B">
      <w:pPr>
        <w:pStyle w:val="FOFsCOLs"/>
        <w:spacing w:before="120" w:line="360" w:lineRule="auto"/>
        <w:ind w:left="720" w:hanging="720"/>
      </w:pPr>
      <w:r>
        <w:t xml:space="preserve">Water service to the </w:t>
      </w:r>
      <w:r w:rsidR="00BF7CAA">
        <w:t xml:space="preserve">final </w:t>
      </w:r>
      <w:r>
        <w:t>requested area will improve because CSWR-Texas intends to address and resolve regulatory compliance issues and improve the safety and reliability of service.</w:t>
      </w:r>
    </w:p>
    <w:p w14:paraId="7E5E557D" w14:textId="7983245F" w:rsidR="00E05F8E" w:rsidRDefault="00D36F21" w:rsidP="00D6154B">
      <w:pPr>
        <w:pStyle w:val="FOFsCOLs"/>
        <w:spacing w:before="120" w:line="360" w:lineRule="auto"/>
        <w:ind w:left="720" w:hanging="720"/>
      </w:pPr>
      <w:r>
        <w:t xml:space="preserve">The rates charged to customers in the </w:t>
      </w:r>
      <w:r w:rsidR="00EA0C78">
        <w:t xml:space="preserve">final </w:t>
      </w:r>
      <w:r>
        <w:t xml:space="preserve">requested area will not change as a result of the proposed transaction because </w:t>
      </w:r>
      <w:r w:rsidR="003C2938">
        <w:t>CSWR-Texas</w:t>
      </w:r>
      <w:r w:rsidR="00D6154B">
        <w:t xml:space="preserve"> will </w:t>
      </w:r>
      <w:r>
        <w:t xml:space="preserve">adopt </w:t>
      </w:r>
      <w:r w:rsidR="00A12D54">
        <w:t>Oak Hills Ranch</w:t>
      </w:r>
      <w:r>
        <w:t>’s currently tariffed rates upon the consummation of the transaction</w:t>
      </w:r>
      <w:r w:rsidR="00E05F8E" w:rsidRPr="00606578">
        <w:t xml:space="preserve">. </w:t>
      </w:r>
    </w:p>
    <w:p w14:paraId="75C6799A" w14:textId="77777777" w:rsidR="00D36F21" w:rsidRPr="00606578" w:rsidRDefault="00D36F21" w:rsidP="00D36F21">
      <w:pPr>
        <w:pStyle w:val="Heading7"/>
        <w:jc w:val="both"/>
      </w:pPr>
      <w:r w:rsidRPr="00606578">
        <w:t>Regionalization or Consolidation—TWC § 13.241(d); 16 TAC § 24.227(b)</w:t>
      </w:r>
    </w:p>
    <w:p w14:paraId="16C3EF78" w14:textId="6B335399" w:rsidR="00D36F21" w:rsidRPr="00606578" w:rsidRDefault="00D36F21" w:rsidP="00D36F21">
      <w:pPr>
        <w:pStyle w:val="FOFsCOLs"/>
        <w:spacing w:before="120" w:line="360" w:lineRule="auto"/>
        <w:ind w:left="720" w:hanging="720"/>
      </w:pPr>
      <w:r>
        <w:t xml:space="preserve">CSWR-Texas will not need to </w:t>
      </w:r>
      <w:r w:rsidRPr="00CB5335">
        <w:t>construct</w:t>
      </w:r>
      <w:r>
        <w:t xml:space="preserve"> a physically separate water system to continue serving the </w:t>
      </w:r>
      <w:r w:rsidR="00756C6C">
        <w:t xml:space="preserve">final </w:t>
      </w:r>
      <w:r>
        <w:t>requested area; therefore, concerns of regionalization or consolidation do not apply</w:t>
      </w:r>
      <w:r w:rsidRPr="00606578">
        <w:t>.</w:t>
      </w:r>
    </w:p>
    <w:p w14:paraId="72DDFC25" w14:textId="5C825874" w:rsidR="00EE5DDA" w:rsidRPr="00606578" w:rsidRDefault="00EE5DDA" w:rsidP="00DA4898">
      <w:pPr>
        <w:pStyle w:val="Heading1"/>
      </w:pPr>
      <w:r w:rsidRPr="00606578">
        <w:lastRenderedPageBreak/>
        <w:t>Conclusions of Law</w:t>
      </w:r>
    </w:p>
    <w:p w14:paraId="0F88437E" w14:textId="66CE2CB3" w:rsidR="00DA4898" w:rsidRPr="00606578" w:rsidRDefault="00DA4898" w:rsidP="00DA4898">
      <w:pPr>
        <w:pStyle w:val="BodyText"/>
      </w:pPr>
      <w:r w:rsidRPr="00606578">
        <w:t>The Commission makes the following conclusions of law.</w:t>
      </w:r>
    </w:p>
    <w:p w14:paraId="70DD2DB6" w14:textId="371742A1" w:rsidR="00E05F8E" w:rsidRPr="00606578" w:rsidRDefault="00A12D54" w:rsidP="00E05F8E">
      <w:pPr>
        <w:pStyle w:val="COLNumbered"/>
      </w:pPr>
      <w:r>
        <w:t>Oak Hills Ranch</w:t>
      </w:r>
      <w:r w:rsidR="002778F9">
        <w:t xml:space="preserve"> and CSWR-Texas</w:t>
      </w:r>
      <w:r w:rsidR="00E05F8E" w:rsidRPr="00606578">
        <w:t xml:space="preserve"> provided notice of the application that complies with TWC §§ 13.246 and 13.301(a)(2), and 16 TAC § 24.239.</w:t>
      </w:r>
    </w:p>
    <w:p w14:paraId="702F9221" w14:textId="797317A5" w:rsidR="00E05F8E" w:rsidRPr="00606578" w:rsidRDefault="00E05F8E" w:rsidP="00E05F8E">
      <w:pPr>
        <w:pStyle w:val="COLNumbered"/>
      </w:pPr>
      <w:r w:rsidRPr="00606578">
        <w:t xml:space="preserve">After consideration of the factors in TWC § 13.246(c), </w:t>
      </w:r>
      <w:r w:rsidR="00D6154B">
        <w:t>CSWR-Texas</w:t>
      </w:r>
      <w:r w:rsidR="002722F1" w:rsidRPr="00606578">
        <w:t xml:space="preserve"> </w:t>
      </w:r>
      <w:r w:rsidRPr="00606578">
        <w:t xml:space="preserve">demonstrated adequate financial, managerial, and technical capability for providing adequate and continuous service to the </w:t>
      </w:r>
      <w:r w:rsidR="008118A4">
        <w:t xml:space="preserve">final </w:t>
      </w:r>
      <w:r w:rsidRPr="00606578">
        <w:t>requested area as required by TWC § 13.301(b).</w:t>
      </w:r>
    </w:p>
    <w:p w14:paraId="6C05F54B" w14:textId="1D9023FC" w:rsidR="00E05F8E" w:rsidRPr="00606578" w:rsidRDefault="00A12D54" w:rsidP="00E05F8E">
      <w:pPr>
        <w:pStyle w:val="COLNumbered"/>
      </w:pPr>
      <w:r>
        <w:t>Oak Hills Ranch</w:t>
      </w:r>
      <w:r w:rsidR="00D6154B">
        <w:t xml:space="preserve"> and CSWR-Texas </w:t>
      </w:r>
      <w:r w:rsidR="00E05F8E" w:rsidRPr="00606578">
        <w:t xml:space="preserve">demonstrated that the sale </w:t>
      </w:r>
      <w:r w:rsidR="00D6154B">
        <w:t xml:space="preserve">and transfer </w:t>
      </w:r>
      <w:r w:rsidR="00E05F8E" w:rsidRPr="00606578">
        <w:t xml:space="preserve">of </w:t>
      </w:r>
      <w:r>
        <w:t>Oak Hills Ranch</w:t>
      </w:r>
      <w:r w:rsidR="002722F1">
        <w:t>’</w:t>
      </w:r>
      <w:r w:rsidR="00D6154B">
        <w:t>s</w:t>
      </w:r>
      <w:r w:rsidR="002722F1">
        <w:t xml:space="preserve"> </w:t>
      </w:r>
      <w:r w:rsidR="00E05F8E" w:rsidRPr="00606578">
        <w:t xml:space="preserve">water facilities and </w:t>
      </w:r>
      <w:r w:rsidR="00D6154B">
        <w:t xml:space="preserve">service area held under water CCN number 12051 to </w:t>
      </w:r>
      <w:r w:rsidR="00C71557">
        <w:t xml:space="preserve">      </w:t>
      </w:r>
      <w:r w:rsidR="00D6154B">
        <w:t xml:space="preserve">CSWR-Texas </w:t>
      </w:r>
      <w:r w:rsidR="00E05F8E" w:rsidRPr="00606578">
        <w:t>will serve the public interest and is necessary for the service, accommodation, convenience, and safety of the public as required by TWC §</w:t>
      </w:r>
      <w:r w:rsidR="00107132">
        <w:t> </w:t>
      </w:r>
      <w:r w:rsidR="00E05F8E" w:rsidRPr="00606578">
        <w:t>13.301(d) and (e).</w:t>
      </w:r>
    </w:p>
    <w:p w14:paraId="48792B16" w14:textId="77777777" w:rsidR="00EE5DDA" w:rsidRPr="002778F9" w:rsidRDefault="00EE5DDA" w:rsidP="00EE5DDA">
      <w:pPr>
        <w:pStyle w:val="Heading1"/>
        <w:rPr>
          <w:rFonts w:cs="Times New Roman"/>
        </w:rPr>
      </w:pPr>
      <w:r w:rsidRPr="002778F9">
        <w:rPr>
          <w:rFonts w:cs="Times New Roman"/>
        </w:rPr>
        <w:t>Ordering Paragraphs</w:t>
      </w:r>
    </w:p>
    <w:p w14:paraId="6B76BE03" w14:textId="3EF7666B" w:rsidR="008D1724" w:rsidRPr="00606578" w:rsidRDefault="008D1724" w:rsidP="008D1724">
      <w:pPr>
        <w:pStyle w:val="BodyText"/>
      </w:pPr>
      <w:r w:rsidRPr="00606578">
        <w:t>In accordance with these findings of fact and conclusions of law, the Commission issues the following orders</w:t>
      </w:r>
      <w:r w:rsidR="00FF3C65" w:rsidRPr="00606578">
        <w:t>.</w:t>
      </w:r>
    </w:p>
    <w:p w14:paraId="1B97F88C" w14:textId="3DC14AF2" w:rsidR="00E05F8E" w:rsidRPr="00606578" w:rsidRDefault="00E05F8E" w:rsidP="00E05F8E">
      <w:pPr>
        <w:pStyle w:val="OrderingParagraph"/>
      </w:pPr>
      <w:bookmarkStart w:id="0" w:name="_Hlk33616962"/>
      <w:r w:rsidRPr="00606578">
        <w:t xml:space="preserve">The sale is approved and the transaction between </w:t>
      </w:r>
      <w:r w:rsidR="00A12D54">
        <w:t>Oak Hills Ranch</w:t>
      </w:r>
      <w:r w:rsidR="00D6154B">
        <w:t xml:space="preserve"> and CSWR-Texas m</w:t>
      </w:r>
      <w:r w:rsidRPr="00606578">
        <w:t>ay proceed and be consummated.</w:t>
      </w:r>
    </w:p>
    <w:p w14:paraId="44256E87" w14:textId="348068AC" w:rsidR="007A5DF9" w:rsidRDefault="007A5DF9" w:rsidP="007A5DF9">
      <w:pPr>
        <w:pStyle w:val="OrderingParagraph"/>
      </w:pPr>
      <w:r>
        <w:t xml:space="preserve">The docket style is changed to </w:t>
      </w:r>
      <w:r w:rsidRPr="007A5DF9">
        <w:rPr>
          <w:i/>
          <w:iCs/>
        </w:rPr>
        <w:t>Application of Oak Hill</w:t>
      </w:r>
      <w:r w:rsidR="00D713E7">
        <w:rPr>
          <w:i/>
          <w:iCs/>
        </w:rPr>
        <w:t>s</w:t>
      </w:r>
      <w:r w:rsidRPr="007A5DF9">
        <w:rPr>
          <w:i/>
          <w:iCs/>
        </w:rPr>
        <w:t xml:space="preserve"> Ranch Estates Water Company and CSWR-Texas Utility Operating Company, LLC for Sale, Transfer, or Merger of Facilities and Certificate Rights in Guadalupe and Wilson Counties</w:t>
      </w:r>
      <w:r>
        <w:t>, to reflect the current name of the applicants.</w:t>
      </w:r>
    </w:p>
    <w:p w14:paraId="3026E2E2" w14:textId="4B3B7D49" w:rsidR="00E05F8E" w:rsidRPr="00606578" w:rsidRDefault="00E05F8E" w:rsidP="00E05F8E">
      <w:pPr>
        <w:pStyle w:val="OrderingParagraph"/>
      </w:pPr>
      <w:r w:rsidRPr="00606578">
        <w:t xml:space="preserve">As soon as possible after the effective date of the transaction, but not later than 30 days after the effective date, </w:t>
      </w:r>
      <w:r w:rsidR="00A12D54">
        <w:t>Oak Hills Ranch</w:t>
      </w:r>
      <w:r w:rsidR="00D6154B">
        <w:t xml:space="preserve"> and CSWR-Texas </w:t>
      </w:r>
      <w:r w:rsidRPr="00606578">
        <w:t>must file proof that the transaction has been consummated and customer deposits</w:t>
      </w:r>
      <w:r w:rsidR="002778F9">
        <w:t>, if any,</w:t>
      </w:r>
      <w:r w:rsidRPr="00606578">
        <w:t xml:space="preserve"> have been addressed.</w:t>
      </w:r>
    </w:p>
    <w:p w14:paraId="5EDAD1A4" w14:textId="26EABFFD" w:rsidR="00E05F8E" w:rsidRPr="00606578" w:rsidRDefault="00A12D54" w:rsidP="00E05F8E">
      <w:pPr>
        <w:pStyle w:val="OrderingParagraph"/>
      </w:pPr>
      <w:r>
        <w:t>Oak Hills Ranch</w:t>
      </w:r>
      <w:r w:rsidR="002778F9">
        <w:t xml:space="preserve"> and CSWR-Texas</w:t>
      </w:r>
      <w:r w:rsidR="00E05F8E" w:rsidRPr="00606578">
        <w:t xml:space="preserve"> have 180 days to complete the transaction.</w:t>
      </w:r>
    </w:p>
    <w:p w14:paraId="0BA95CBE" w14:textId="16D40808" w:rsidR="00E05F8E" w:rsidRPr="00606578" w:rsidRDefault="00E05F8E" w:rsidP="00E05F8E">
      <w:pPr>
        <w:pStyle w:val="OrderingParagraph"/>
      </w:pPr>
      <w:r w:rsidRPr="00606578">
        <w:t xml:space="preserve">Under 16 TAC § 24.239(m), if the transaction is not consummated within this </w:t>
      </w:r>
      <w:r w:rsidR="002778F9">
        <w:t xml:space="preserve">180-day </w:t>
      </w:r>
      <w:r w:rsidRPr="00606578">
        <w:t xml:space="preserve">period, or an extension is not granted, this approval is void and </w:t>
      </w:r>
      <w:r w:rsidR="00A12D54">
        <w:t>Oak Hills Ranch</w:t>
      </w:r>
      <w:r w:rsidR="002778F9">
        <w:t xml:space="preserve"> and CSWR-Texas</w:t>
      </w:r>
      <w:r w:rsidRPr="00606578">
        <w:t xml:space="preserve"> will have to reapply for approval.</w:t>
      </w:r>
    </w:p>
    <w:p w14:paraId="7B57A888" w14:textId="3986444F" w:rsidR="00E05F8E" w:rsidRPr="00606578" w:rsidRDefault="00A12D54" w:rsidP="00E05F8E">
      <w:pPr>
        <w:pStyle w:val="OrderingParagraph"/>
      </w:pPr>
      <w:r>
        <w:lastRenderedPageBreak/>
        <w:t>Oak Hills Ranch</w:t>
      </w:r>
      <w:r w:rsidR="002778F9">
        <w:t xml:space="preserve"> and CSWR-Texas</w:t>
      </w:r>
      <w:r w:rsidR="00E05F8E" w:rsidRPr="00606578">
        <w:t xml:space="preserve"> are advised that the </w:t>
      </w:r>
      <w:r w:rsidR="003C6BC4">
        <w:t>transferred</w:t>
      </w:r>
      <w:r w:rsidR="00E05F8E" w:rsidRPr="00606578">
        <w:t xml:space="preserve"> requested area </w:t>
      </w:r>
      <w:r w:rsidR="002778F9">
        <w:t xml:space="preserve">will remain </w:t>
      </w:r>
      <w:r w:rsidR="00D6154B">
        <w:t>under water CCN number 12051</w:t>
      </w:r>
      <w:r w:rsidR="002778F9">
        <w:t xml:space="preserve"> </w:t>
      </w:r>
      <w:r w:rsidR="00E05F8E" w:rsidRPr="00606578">
        <w:t xml:space="preserve">and be held by </w:t>
      </w:r>
      <w:r>
        <w:t>Oak Hills Ranch</w:t>
      </w:r>
      <w:r w:rsidR="002722F1">
        <w:t xml:space="preserve"> </w:t>
      </w:r>
      <w:r w:rsidR="00E05F8E" w:rsidRPr="00606578">
        <w:t xml:space="preserve">until the sale and transfer transaction is complete, in accordance with the Commission’s rules. </w:t>
      </w:r>
    </w:p>
    <w:p w14:paraId="6CE95C7E" w14:textId="6EF76CDA" w:rsidR="00E05F8E" w:rsidRPr="00606578" w:rsidRDefault="00E05F8E" w:rsidP="00E05F8E">
      <w:pPr>
        <w:pStyle w:val="OrderingParagraph"/>
      </w:pPr>
      <w:r w:rsidRPr="00606578">
        <w:t xml:space="preserve">In an effort to finalize this case as soon as possible, </w:t>
      </w:r>
      <w:r w:rsidR="00A12D54">
        <w:t>Oak Hills Ranch</w:t>
      </w:r>
      <w:r w:rsidRPr="00606578">
        <w:t xml:space="preserve"> must continue to file monthly updates regarding the status of the closing and submit documents evidencing that the transaction was consummated. </w:t>
      </w:r>
    </w:p>
    <w:p w14:paraId="4F8E4DFA" w14:textId="7C347B5F" w:rsidR="00E05F8E" w:rsidRPr="00606578" w:rsidRDefault="00E05F8E" w:rsidP="00E05F8E">
      <w:pPr>
        <w:pStyle w:val="OrderingParagraph"/>
      </w:pPr>
      <w:r w:rsidRPr="00606578">
        <w:t>Within 15 days following the filing of the applicants’ proof that the transaction has been consummated and customer deposits, if any, have been addressed, Commission Staff must file a recommendation regarding the sufficiency of the documents and propose a schedule for continued processing of this docket.</w:t>
      </w:r>
    </w:p>
    <w:p w14:paraId="3CD685B3" w14:textId="77777777" w:rsidR="00107132" w:rsidRDefault="00107132" w:rsidP="002722F1">
      <w:pPr>
        <w:spacing w:after="160" w:line="259" w:lineRule="auto"/>
        <w:ind w:firstLine="720"/>
        <w:rPr>
          <w:b/>
          <w:bCs/>
        </w:rPr>
      </w:pPr>
    </w:p>
    <w:p w14:paraId="64DD1717" w14:textId="4756983F" w:rsidR="00E5419B" w:rsidRPr="00606578" w:rsidRDefault="00E5419B" w:rsidP="002722F1">
      <w:pPr>
        <w:spacing w:after="160" w:line="259" w:lineRule="auto"/>
        <w:ind w:firstLine="720"/>
        <w:rPr>
          <w:b/>
          <w:bCs/>
        </w:rPr>
      </w:pPr>
      <w:r w:rsidRPr="00606578">
        <w:rPr>
          <w:b/>
          <w:bCs/>
        </w:rPr>
        <w:t xml:space="preserve">Signed at Austin, Texas the </w:t>
      </w:r>
      <w:r w:rsidR="000B27B8">
        <w:rPr>
          <w:b/>
          <w:bCs/>
        </w:rPr>
        <w:t>25</w:t>
      </w:r>
      <w:r w:rsidRPr="00606578">
        <w:rPr>
          <w:b/>
          <w:bCs/>
        </w:rPr>
        <w:t xml:space="preserve"> day of </w:t>
      </w:r>
      <w:r w:rsidR="001B4A76">
        <w:rPr>
          <w:b/>
          <w:bCs/>
        </w:rPr>
        <w:t>March</w:t>
      </w:r>
      <w:r w:rsidR="00392479" w:rsidRPr="00606578">
        <w:rPr>
          <w:b/>
          <w:bCs/>
        </w:rPr>
        <w:t xml:space="preserve"> </w:t>
      </w:r>
      <w:r w:rsidRPr="00606578">
        <w:rPr>
          <w:b/>
          <w:bCs/>
        </w:rPr>
        <w:t>202</w:t>
      </w:r>
      <w:r w:rsidR="0090592A">
        <w:rPr>
          <w:b/>
          <w:bCs/>
        </w:rPr>
        <w:t>1</w:t>
      </w:r>
      <w:r w:rsidRPr="00606578">
        <w:rPr>
          <w:b/>
          <w:bCs/>
        </w:rPr>
        <w:t>.</w:t>
      </w:r>
    </w:p>
    <w:tbl>
      <w:tblPr>
        <w:tblW w:w="0" w:type="auto"/>
        <w:tblInd w:w="3980" w:type="dxa"/>
        <w:tblCellMar>
          <w:left w:w="0" w:type="dxa"/>
          <w:right w:w="0" w:type="dxa"/>
        </w:tblCellMar>
        <w:tblLook w:val="01E0" w:firstRow="1" w:lastRow="1" w:firstColumn="1" w:lastColumn="1" w:noHBand="0" w:noVBand="0"/>
      </w:tblPr>
      <w:tblGrid>
        <w:gridCol w:w="4921"/>
      </w:tblGrid>
      <w:tr w:rsidR="00E5419B" w:rsidRPr="00606578" w14:paraId="7440C823" w14:textId="77777777" w:rsidTr="002E7412">
        <w:trPr>
          <w:cantSplit/>
        </w:trPr>
        <w:tc>
          <w:tcPr>
            <w:tcW w:w="0" w:type="auto"/>
          </w:tcPr>
          <w:p w14:paraId="10CBC492" w14:textId="77777777" w:rsidR="00E5419B" w:rsidRPr="00606578" w:rsidRDefault="00E5419B" w:rsidP="0026614B">
            <w:pPr>
              <w:pStyle w:val="NoSpacing"/>
              <w:rPr>
                <w:rFonts w:ascii="Times New Roman" w:eastAsia="SimSun" w:hAnsi="Times New Roman" w:cs="Times New Roman"/>
                <w:b/>
                <w:bCs/>
                <w:sz w:val="24"/>
                <w:szCs w:val="24"/>
              </w:rPr>
            </w:pPr>
            <w:r w:rsidRPr="00606578">
              <w:rPr>
                <w:rFonts w:ascii="Times New Roman" w:eastAsia="SimSun" w:hAnsi="Times New Roman" w:cs="Times New Roman"/>
                <w:b/>
                <w:bCs/>
                <w:sz w:val="24"/>
                <w:szCs w:val="24"/>
              </w:rPr>
              <w:t>PUBLIC UTILITY COMMISSION OF TEXAS</w:t>
            </w:r>
          </w:p>
        </w:tc>
      </w:tr>
      <w:tr w:rsidR="00E5419B" w:rsidRPr="00606578" w14:paraId="198A3375" w14:textId="77777777" w:rsidTr="002E7412">
        <w:trPr>
          <w:cantSplit/>
        </w:trPr>
        <w:tc>
          <w:tcPr>
            <w:tcW w:w="0" w:type="auto"/>
            <w:tcBorders>
              <w:bottom w:val="single" w:sz="4" w:space="0" w:color="auto"/>
            </w:tcBorders>
          </w:tcPr>
          <w:p w14:paraId="38CD7A48" w14:textId="77777777" w:rsidR="00E5419B" w:rsidRDefault="00E5419B" w:rsidP="0026614B">
            <w:pPr>
              <w:pStyle w:val="NoSpacing"/>
              <w:rPr>
                <w:rFonts w:ascii="Times New Roman" w:eastAsia="SimSun" w:hAnsi="Times New Roman" w:cs="Times New Roman"/>
                <w:b/>
                <w:bCs/>
                <w:noProof/>
                <w:sz w:val="24"/>
                <w:szCs w:val="24"/>
              </w:rPr>
            </w:pPr>
          </w:p>
          <w:p w14:paraId="1C69951D" w14:textId="7A08AF39" w:rsidR="002722F1" w:rsidRPr="00606578" w:rsidRDefault="000B27B8" w:rsidP="000B27B8">
            <w:pPr>
              <w:pStyle w:val="NoSpacing"/>
              <w:rPr>
                <w:rFonts w:ascii="Times New Roman" w:eastAsia="SimSun" w:hAnsi="Times New Roman" w:cs="Times New Roman"/>
                <w:b/>
                <w:bCs/>
                <w:sz w:val="24"/>
                <w:szCs w:val="24"/>
              </w:rPr>
            </w:pPr>
            <w:r>
              <w:rPr>
                <w:noProof/>
              </w:rPr>
              <w:drawing>
                <wp:inline distT="0" distB="0" distL="0" distR="0" wp14:anchorId="7BF514C6" wp14:editId="042AF36F">
                  <wp:extent cx="1897380" cy="56197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0003" b="20986"/>
                          <a:stretch/>
                        </pic:blipFill>
                        <pic:spPr bwMode="auto">
                          <a:xfrm>
                            <a:off x="0" y="0"/>
                            <a:ext cx="1911037" cy="56602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5419B" w:rsidRPr="00606578" w14:paraId="22266619" w14:textId="77777777" w:rsidTr="002E7412">
        <w:trPr>
          <w:cantSplit/>
        </w:trPr>
        <w:tc>
          <w:tcPr>
            <w:tcW w:w="0" w:type="auto"/>
            <w:tcBorders>
              <w:top w:val="single" w:sz="4" w:space="0" w:color="auto"/>
            </w:tcBorders>
          </w:tcPr>
          <w:p w14:paraId="2B514EF1" w14:textId="56822718" w:rsidR="00D6154B" w:rsidRDefault="00D6154B" w:rsidP="00D6154B">
            <w:pPr>
              <w:pStyle w:val="NoSpacing"/>
              <w:rPr>
                <w:rFonts w:ascii="Times New Roman" w:hAnsi="Times New Roman" w:cs="Times New Roman"/>
                <w:b/>
                <w:bCs/>
                <w:sz w:val="24"/>
                <w:szCs w:val="24"/>
              </w:rPr>
            </w:pPr>
            <w:r>
              <w:rPr>
                <w:rFonts w:ascii="Times New Roman" w:hAnsi="Times New Roman" w:cs="Times New Roman"/>
                <w:b/>
                <w:bCs/>
                <w:sz w:val="24"/>
                <w:szCs w:val="24"/>
              </w:rPr>
              <w:t>KATIE MOORE</w:t>
            </w:r>
            <w:r w:rsidR="000B27B8">
              <w:rPr>
                <w:rFonts w:ascii="Times New Roman" w:hAnsi="Times New Roman" w:cs="Times New Roman"/>
                <w:b/>
                <w:bCs/>
                <w:sz w:val="24"/>
                <w:szCs w:val="24"/>
              </w:rPr>
              <w:t xml:space="preserve"> MARX</w:t>
            </w:r>
          </w:p>
          <w:p w14:paraId="1671ADD4" w14:textId="4127B4D6" w:rsidR="00E5419B" w:rsidRPr="00606578" w:rsidRDefault="00E5419B" w:rsidP="00D6154B">
            <w:pPr>
              <w:pStyle w:val="NoSpacing"/>
              <w:rPr>
                <w:rFonts w:ascii="Times New Roman" w:hAnsi="Times New Roman" w:cs="Times New Roman"/>
                <w:b/>
                <w:bCs/>
                <w:sz w:val="24"/>
                <w:szCs w:val="24"/>
              </w:rPr>
            </w:pPr>
            <w:r w:rsidRPr="00606578">
              <w:rPr>
                <w:rFonts w:ascii="Times New Roman" w:hAnsi="Times New Roman" w:cs="Times New Roman"/>
                <w:b/>
                <w:bCs/>
                <w:sz w:val="24"/>
                <w:szCs w:val="24"/>
              </w:rPr>
              <w:t>ADMINISTRATIVE LAW JUDGE</w:t>
            </w:r>
          </w:p>
        </w:tc>
      </w:tr>
    </w:tbl>
    <w:p w14:paraId="2390DDE9" w14:textId="77777777" w:rsidR="00E5419B" w:rsidRPr="00606578" w:rsidRDefault="00E5419B" w:rsidP="00E5419B">
      <w:pPr>
        <w:pStyle w:val="OrderingParagraph"/>
        <w:numPr>
          <w:ilvl w:val="0"/>
          <w:numId w:val="0"/>
        </w:numPr>
        <w:ind w:left="720"/>
      </w:pPr>
    </w:p>
    <w:bookmarkEnd w:id="0"/>
    <w:p w14:paraId="7CA84D67" w14:textId="0A21DF50" w:rsidR="00160DCD" w:rsidRPr="002E1B25" w:rsidRDefault="00342263" w:rsidP="0062202F">
      <w:pPr>
        <w:pStyle w:val="EndMatter"/>
        <w:rPr>
          <w:sz w:val="16"/>
          <w:szCs w:val="16"/>
        </w:rPr>
      </w:pPr>
      <w:r w:rsidRPr="00606578">
        <w:rPr>
          <w:noProof/>
          <w:sz w:val="16"/>
          <w:szCs w:val="16"/>
        </w:rPr>
        <w:fldChar w:fldCharType="begin"/>
      </w:r>
      <w:r w:rsidRPr="00606578">
        <w:rPr>
          <w:noProof/>
          <w:sz w:val="16"/>
          <w:szCs w:val="16"/>
        </w:rPr>
        <w:instrText xml:space="preserve"> FILENAME  \* Lower \p  \* MERGEFORMAT </w:instrText>
      </w:r>
      <w:r w:rsidRPr="00606578">
        <w:rPr>
          <w:noProof/>
          <w:sz w:val="16"/>
          <w:szCs w:val="16"/>
        </w:rPr>
        <w:fldChar w:fldCharType="separate"/>
      </w:r>
      <w:r w:rsidR="00D6154B">
        <w:rPr>
          <w:noProof/>
          <w:sz w:val="16"/>
          <w:szCs w:val="16"/>
        </w:rPr>
        <w:t>q:\cadm\docket management\water\stm\cswr\51003\51003-11 approving sale and trans to proceed.docx</w:t>
      </w:r>
      <w:r w:rsidRPr="00606578">
        <w:rPr>
          <w:noProof/>
          <w:sz w:val="16"/>
          <w:szCs w:val="16"/>
        </w:rPr>
        <w:fldChar w:fldCharType="end"/>
      </w:r>
    </w:p>
    <w:sectPr w:rsidR="00160DCD" w:rsidRPr="002E1B25" w:rsidSect="00ED04FC">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C5299" w14:textId="77777777" w:rsidR="0085359E" w:rsidRDefault="0085359E" w:rsidP="00D03394">
      <w:r>
        <w:separator/>
      </w:r>
    </w:p>
  </w:endnote>
  <w:endnote w:type="continuationSeparator" w:id="0">
    <w:p w14:paraId="43E51174" w14:textId="77777777" w:rsidR="0085359E" w:rsidRDefault="0085359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01749" w14:textId="77777777" w:rsidR="0085359E" w:rsidRDefault="0085359E" w:rsidP="00D03394">
      <w:r>
        <w:separator/>
      </w:r>
    </w:p>
  </w:footnote>
  <w:footnote w:type="continuationSeparator" w:id="0">
    <w:p w14:paraId="31D138A4" w14:textId="77777777" w:rsidR="0085359E" w:rsidRDefault="0085359E" w:rsidP="00D03394">
      <w:r>
        <w:continuationSeparator/>
      </w:r>
    </w:p>
  </w:footnote>
  <w:footnote w:id="1">
    <w:p w14:paraId="32A38196" w14:textId="5AF7CB92" w:rsidR="005B6AC4" w:rsidRDefault="005B6AC4" w:rsidP="008D4DB1">
      <w:pPr>
        <w:pStyle w:val="FootnoteText"/>
        <w:jc w:val="both"/>
      </w:pPr>
      <w:r>
        <w:rPr>
          <w:rStyle w:val="FootnoteReference"/>
        </w:rPr>
        <w:footnoteRef/>
      </w:r>
      <w:r>
        <w:t xml:space="preserve">  </w:t>
      </w:r>
      <w:r w:rsidRPr="005B6AC4">
        <w:t xml:space="preserve">This Order only addresses the proposed sale and transfer of facilities and certificate rights from </w:t>
      </w:r>
      <w:r>
        <w:t xml:space="preserve">Oak Hills Ranch </w:t>
      </w:r>
      <w:r w:rsidRPr="005B6AC4">
        <w:t xml:space="preserve">to </w:t>
      </w:r>
      <w:r>
        <w:t>CSWR-Texas</w:t>
      </w:r>
      <w:r w:rsidRPr="005B6AC4">
        <w:t xml:space="preserve">. </w:t>
      </w:r>
      <w:r>
        <w:t xml:space="preserve"> </w:t>
      </w:r>
      <w:r w:rsidRPr="005B6AC4">
        <w:t xml:space="preserve">At this time, the Commission takes no action on </w:t>
      </w:r>
      <w:r>
        <w:t xml:space="preserve">CSWR-Texas’s </w:t>
      </w:r>
      <w:r w:rsidRPr="005B6AC4">
        <w:t>request to add uncertificated area</w:t>
      </w:r>
      <w:r>
        <w:t xml:space="preserve"> </w:t>
      </w:r>
      <w:r w:rsidRPr="005B6AC4">
        <w:t xml:space="preserve">and to decertify a portion of </w:t>
      </w:r>
      <w:r>
        <w:t>the certificated area being transferred</w:t>
      </w:r>
      <w:r w:rsidRPr="005B6AC4">
        <w:t>.</w:t>
      </w:r>
    </w:p>
  </w:footnote>
  <w:footnote w:id="2">
    <w:p w14:paraId="457904CE" w14:textId="19DA1D3A" w:rsidR="00C7090C" w:rsidRDefault="00C7090C" w:rsidP="00C7090C">
      <w:pPr>
        <w:pStyle w:val="FootnoteText"/>
        <w:ind w:firstLine="0"/>
        <w:jc w:val="both"/>
      </w:pPr>
      <w:r>
        <w:tab/>
      </w:r>
      <w:r>
        <w:rPr>
          <w:rStyle w:val="FootnoteReference"/>
        </w:rPr>
        <w:footnoteRef/>
      </w:r>
      <w:r>
        <w:t xml:space="preserve"> </w:t>
      </w:r>
      <w:r w:rsidRPr="00B518A0">
        <w:rPr>
          <w:i/>
          <w:iCs/>
        </w:rPr>
        <w:t xml:space="preserve">Application of JRM Water LLC and </w:t>
      </w:r>
      <w:r w:rsidR="003C2938">
        <w:rPr>
          <w:i/>
          <w:iCs/>
        </w:rPr>
        <w:t>CSWR-Texas</w:t>
      </w:r>
      <w:r w:rsidRPr="00B518A0">
        <w:rPr>
          <w:i/>
          <w:iCs/>
        </w:rPr>
        <w:t xml:space="preserve"> Utility Operating Company, LLC for Sale, Transfer, or Merger of Facilities and Certificate Rights in Victoria County</w:t>
      </w:r>
      <w:r w:rsidRPr="00B518A0">
        <w:t>, Docket No. 50251</w:t>
      </w:r>
      <w:r w:rsidR="0032171B">
        <w:t>, Notice of Approval</w:t>
      </w:r>
      <w:r>
        <w:t xml:space="preserve"> (</w:t>
      </w:r>
      <w:r w:rsidR="0032171B">
        <w:t>Mar</w:t>
      </w:r>
      <w:r w:rsidR="000B27B8">
        <w:t>.</w:t>
      </w:r>
      <w:r w:rsidR="0032171B">
        <w:t xml:space="preserve"> 12, 2021</w:t>
      </w:r>
      <w:r>
        <w:t>).</w:t>
      </w:r>
    </w:p>
  </w:footnote>
  <w:footnote w:id="3">
    <w:p w14:paraId="4EBA3657" w14:textId="11E93D7D" w:rsidR="00C7090C" w:rsidRDefault="00C7090C" w:rsidP="00C7090C">
      <w:pPr>
        <w:pStyle w:val="FootnoteText"/>
        <w:jc w:val="both"/>
      </w:pPr>
      <w:r>
        <w:rPr>
          <w:rStyle w:val="FootnoteReference"/>
        </w:rPr>
        <w:footnoteRef/>
      </w:r>
      <w:r>
        <w:t xml:space="preserve"> </w:t>
      </w:r>
      <w:r w:rsidRPr="00B518A0">
        <w:rPr>
          <w:i/>
          <w:iCs/>
        </w:rPr>
        <w:t xml:space="preserve">Application of North Victoria Utilities, Inc. and </w:t>
      </w:r>
      <w:r w:rsidR="003C2938">
        <w:rPr>
          <w:i/>
          <w:iCs/>
        </w:rPr>
        <w:t>CSWR-Texas</w:t>
      </w:r>
      <w:r w:rsidRPr="00B518A0">
        <w:rPr>
          <w:i/>
          <w:iCs/>
        </w:rPr>
        <w:t xml:space="preserve"> Utility Operating Company, LLC for Sale, Transfer, or Merger of Facilities and Certificate Rights in Victoria County</w:t>
      </w:r>
      <w:r w:rsidRPr="00B518A0">
        <w:t>, Docket No. 50276</w:t>
      </w:r>
      <w:r w:rsidR="0032171B">
        <w:t>, Notice of Approval</w:t>
      </w:r>
      <w:r>
        <w:t xml:space="preserve"> (</w:t>
      </w:r>
      <w:r w:rsidR="0032171B">
        <w:t>Ma</w:t>
      </w:r>
      <w:r w:rsidR="000B27B8">
        <w:t>r.</w:t>
      </w:r>
      <w:r w:rsidR="0032171B">
        <w:t xml:space="preserve"> 11, 2021</w:t>
      </w:r>
      <w:r>
        <w:t>).</w:t>
      </w:r>
    </w:p>
  </w:footnote>
  <w:footnote w:id="4">
    <w:p w14:paraId="58C389D6" w14:textId="5138B7BE" w:rsidR="00C7090C" w:rsidRDefault="00C7090C" w:rsidP="00C7090C">
      <w:pPr>
        <w:pStyle w:val="FootnoteText"/>
        <w:jc w:val="both"/>
      </w:pPr>
      <w:r>
        <w:rPr>
          <w:rStyle w:val="FootnoteReference"/>
        </w:rPr>
        <w:footnoteRef/>
      </w:r>
      <w:r>
        <w:t xml:space="preserve"> </w:t>
      </w:r>
      <w:r w:rsidRPr="00B518A0">
        <w:rPr>
          <w:i/>
          <w:iCs/>
        </w:rPr>
        <w:t xml:space="preserve">Application of Copano Heights Water Company and </w:t>
      </w:r>
      <w:r w:rsidR="003C2938">
        <w:rPr>
          <w:i/>
          <w:iCs/>
        </w:rPr>
        <w:t>CSWR-Texas</w:t>
      </w:r>
      <w:r w:rsidRPr="00B518A0">
        <w:rPr>
          <w:i/>
          <w:iCs/>
        </w:rPr>
        <w:t xml:space="preserve"> Utility Operating Company, LLC for Sale, Transfer, or Merger of Facilities and Certificate Rights in Aransas County</w:t>
      </w:r>
      <w:r w:rsidRPr="00B518A0">
        <w:t>, Docket No. 50311</w:t>
      </w:r>
      <w:r w:rsidR="0032171B">
        <w:t>, Notice of Approval</w:t>
      </w:r>
      <w:r>
        <w:t xml:space="preserve"> (</w:t>
      </w:r>
      <w:r w:rsidR="0032171B">
        <w:t>Mar</w:t>
      </w:r>
      <w:r w:rsidR="000B27B8">
        <w:t>.</w:t>
      </w:r>
      <w:r w:rsidR="0032171B">
        <w:t xml:space="preserve"> 17, 2021</w:t>
      </w:r>
      <w:r>
        <w:t>).</w:t>
      </w:r>
    </w:p>
  </w:footnote>
  <w:footnote w:id="5">
    <w:p w14:paraId="608BB59A" w14:textId="37AFEE7E" w:rsidR="00C7090C" w:rsidRPr="00F9513E" w:rsidRDefault="00C7090C" w:rsidP="00C7090C">
      <w:pPr>
        <w:pStyle w:val="FootnoteText"/>
        <w:jc w:val="both"/>
      </w:pPr>
      <w:r>
        <w:rPr>
          <w:rStyle w:val="FootnoteReference"/>
        </w:rPr>
        <w:footnoteRef/>
      </w:r>
      <w:r>
        <w:t xml:space="preserve"> </w:t>
      </w:r>
      <w:r>
        <w:rPr>
          <w:i/>
          <w:iCs/>
        </w:rPr>
        <w:t xml:space="preserve">Application of Ranch Country of Texas Water Systems, Inc. and </w:t>
      </w:r>
      <w:r w:rsidR="003C2938">
        <w:rPr>
          <w:i/>
          <w:iCs/>
        </w:rPr>
        <w:t>CSWR-Texas</w:t>
      </w:r>
      <w:r>
        <w:rPr>
          <w:i/>
          <w:iCs/>
        </w:rPr>
        <w:t xml:space="preserve"> Utility Operating Company, LLC for Sale, Transfer, or Merger of Facilities and Certificate Rights in Austin County</w:t>
      </w:r>
      <w:r>
        <w:t>, Docket No. 50989 (pending).</w:t>
      </w:r>
    </w:p>
  </w:footnote>
  <w:footnote w:id="6">
    <w:p w14:paraId="6AC2AD22" w14:textId="59C67FE3" w:rsidR="00C7090C" w:rsidRPr="00BB3DF4" w:rsidRDefault="00C7090C" w:rsidP="00C7090C">
      <w:pPr>
        <w:pStyle w:val="FootnoteText"/>
        <w:jc w:val="both"/>
      </w:pPr>
      <w:r>
        <w:rPr>
          <w:rStyle w:val="FootnoteReference"/>
        </w:rPr>
        <w:footnoteRef/>
      </w:r>
      <w:r>
        <w:t xml:space="preserve"> </w:t>
      </w:r>
      <w:r>
        <w:rPr>
          <w:i/>
          <w:iCs/>
        </w:rPr>
        <w:t xml:space="preserve">Application of Tall Pines utility, Inc. and </w:t>
      </w:r>
      <w:r w:rsidR="003C2938">
        <w:rPr>
          <w:i/>
          <w:iCs/>
        </w:rPr>
        <w:t>CSWR-Texas</w:t>
      </w:r>
      <w:r>
        <w:rPr>
          <w:i/>
          <w:iCs/>
        </w:rPr>
        <w:t xml:space="preserve"> Utility Operating Company, LLC for Sale, Transfer, or Merger of Facilities and Certificate Rights in Harris County</w:t>
      </w:r>
      <w:r>
        <w:t>, Docket No. 51026 (pending).</w:t>
      </w:r>
    </w:p>
  </w:footnote>
  <w:footnote w:id="7">
    <w:p w14:paraId="4978E989" w14:textId="2AF6A08D" w:rsidR="00C7090C" w:rsidRDefault="00C7090C" w:rsidP="00C7090C">
      <w:pPr>
        <w:pStyle w:val="FootnoteText"/>
        <w:jc w:val="both"/>
      </w:pPr>
      <w:r>
        <w:rPr>
          <w:rStyle w:val="FootnoteReference"/>
        </w:rPr>
        <w:footnoteRef/>
      </w:r>
      <w:r>
        <w:t xml:space="preserve"> </w:t>
      </w:r>
      <w:r w:rsidRPr="00B518A0">
        <w:rPr>
          <w:i/>
          <w:iCs/>
        </w:rPr>
        <w:t xml:space="preserve">Application of Treetop Utilities, Inc. and </w:t>
      </w:r>
      <w:r w:rsidR="003C2938">
        <w:rPr>
          <w:i/>
          <w:iCs/>
        </w:rPr>
        <w:t>CSWR-Texas</w:t>
      </w:r>
      <w:r w:rsidRPr="00B518A0">
        <w:rPr>
          <w:i/>
          <w:iCs/>
        </w:rPr>
        <w:t xml:space="preserve"> Utility Operating Company, LLC for Sale, Transfer, or Merger of Facilities and Certificate Rights in Parker County</w:t>
      </w:r>
      <w:r w:rsidRPr="00B518A0">
        <w:t>, Docket No. 51065</w:t>
      </w:r>
      <w:r w:rsidR="0032171B">
        <w:t>, Notice of Approval</w:t>
      </w:r>
      <w:r>
        <w:t xml:space="preserve"> (</w:t>
      </w:r>
      <w:r w:rsidR="0032171B">
        <w:t>Mar</w:t>
      </w:r>
      <w:r w:rsidR="000B27B8">
        <w:t>.</w:t>
      </w:r>
      <w:r w:rsidR="0032171B">
        <w:t xml:space="preserve"> 10, 2021</w:t>
      </w:r>
      <w:r>
        <w:t>).</w:t>
      </w:r>
    </w:p>
  </w:footnote>
  <w:footnote w:id="8">
    <w:p w14:paraId="3EA41419" w14:textId="21B9E829" w:rsidR="00C7090C" w:rsidRDefault="00C7090C" w:rsidP="00C7090C">
      <w:pPr>
        <w:pStyle w:val="FootnoteText"/>
        <w:jc w:val="both"/>
      </w:pPr>
      <w:r>
        <w:rPr>
          <w:rStyle w:val="FootnoteReference"/>
        </w:rPr>
        <w:footnoteRef/>
      </w:r>
      <w:r>
        <w:t xml:space="preserve"> </w:t>
      </w:r>
      <w:r w:rsidRPr="00B518A0">
        <w:rPr>
          <w:i/>
          <w:iCs/>
        </w:rPr>
        <w:t xml:space="preserve">Application of Shady Oaks Water Supply Company, LLC and </w:t>
      </w:r>
      <w:r w:rsidR="003C2938">
        <w:rPr>
          <w:i/>
          <w:iCs/>
        </w:rPr>
        <w:t>CSWR-Texas</w:t>
      </w:r>
      <w:r w:rsidRPr="00B518A0">
        <w:rPr>
          <w:i/>
          <w:iCs/>
        </w:rPr>
        <w:t xml:space="preserve"> Utility Operating Company, LLC for Sale, Transfer, or Merger of Facilities and Certificate Rights in Wilson County</w:t>
      </w:r>
      <w:r w:rsidRPr="00B518A0">
        <w:t>, Docket No. 51118</w:t>
      </w:r>
      <w:r w:rsidR="0032171B">
        <w:t>, Notice of Approval</w:t>
      </w:r>
      <w:r>
        <w:t xml:space="preserve"> (</w:t>
      </w:r>
      <w:r w:rsidR="0032171B">
        <w:t>Mar</w:t>
      </w:r>
      <w:r w:rsidR="000B27B8">
        <w:t>.</w:t>
      </w:r>
      <w:r w:rsidR="0032171B">
        <w:t xml:space="preserve"> 18, 2021</w:t>
      </w:r>
      <w:r>
        <w:t>).</w:t>
      </w:r>
    </w:p>
  </w:footnote>
  <w:footnote w:id="9">
    <w:p w14:paraId="37A3C911" w14:textId="008C5ACF" w:rsidR="00C7090C" w:rsidRDefault="00C7090C" w:rsidP="00C7090C">
      <w:pPr>
        <w:pStyle w:val="FootnoteText"/>
        <w:jc w:val="both"/>
      </w:pPr>
      <w:r>
        <w:rPr>
          <w:rStyle w:val="FootnoteReference"/>
        </w:rPr>
        <w:footnoteRef/>
      </w:r>
      <w:r>
        <w:t xml:space="preserve"> </w:t>
      </w:r>
      <w:r w:rsidRPr="00B518A0">
        <w:rPr>
          <w:i/>
          <w:iCs/>
        </w:rPr>
        <w:t xml:space="preserve">Application of Council Creek Village, Inc. dba Council Creek Village dba South Council Creek 2 and </w:t>
      </w:r>
      <w:r w:rsidR="003C2938">
        <w:rPr>
          <w:i/>
          <w:iCs/>
        </w:rPr>
        <w:t>CSWR-Texas</w:t>
      </w:r>
      <w:r w:rsidRPr="00B518A0">
        <w:rPr>
          <w:i/>
          <w:iCs/>
        </w:rPr>
        <w:t xml:space="preserve"> Utility Operating Company, LLC for Sale, Transfer, or Merger of Facilities and Certificate Rights in Burnet County</w:t>
      </w:r>
      <w:r w:rsidRPr="00B518A0">
        <w:t>, Docket No. 51031</w:t>
      </w:r>
      <w:r>
        <w:t xml:space="preserve"> (pending).</w:t>
      </w:r>
    </w:p>
  </w:footnote>
  <w:footnote w:id="10">
    <w:p w14:paraId="21655DAE" w14:textId="2B8CCE8C" w:rsidR="00C7090C" w:rsidRDefault="00C7090C" w:rsidP="00C7090C">
      <w:pPr>
        <w:pStyle w:val="FootnoteText"/>
        <w:jc w:val="both"/>
      </w:pPr>
      <w:r>
        <w:rPr>
          <w:rStyle w:val="FootnoteReference"/>
        </w:rPr>
        <w:footnoteRef/>
      </w:r>
      <w:r>
        <w:t xml:space="preserve"> </w:t>
      </w:r>
      <w:r w:rsidRPr="00B518A0">
        <w:rPr>
          <w:i/>
          <w:iCs/>
        </w:rPr>
        <w:t xml:space="preserve">Application of Jones-Owen Company dba South Silver Creek I, II, and III and </w:t>
      </w:r>
      <w:r w:rsidR="003C2938">
        <w:rPr>
          <w:i/>
          <w:iCs/>
        </w:rPr>
        <w:t>CSWR-Texas</w:t>
      </w:r>
      <w:r w:rsidRPr="00B518A0">
        <w:rPr>
          <w:i/>
          <w:iCs/>
        </w:rPr>
        <w:t xml:space="preserve"> Utility Operating Company, LLC for Sale, Transfer, or Merger of Facilities and Certificate Rights in Travis County</w:t>
      </w:r>
      <w:r w:rsidRPr="00B518A0">
        <w:t>, Docket No. 51047</w:t>
      </w:r>
      <w:r>
        <w:t xml:space="preserve"> (pending).</w:t>
      </w:r>
    </w:p>
  </w:footnote>
  <w:footnote w:id="11">
    <w:p w14:paraId="48C7A125" w14:textId="4FDA4150" w:rsidR="00C7090C" w:rsidRDefault="00C7090C" w:rsidP="00C7090C">
      <w:pPr>
        <w:pStyle w:val="FootnoteText"/>
        <w:jc w:val="both"/>
      </w:pPr>
      <w:r>
        <w:rPr>
          <w:rStyle w:val="FootnoteReference"/>
        </w:rPr>
        <w:footnoteRef/>
      </w:r>
      <w:r>
        <w:t xml:space="preserve"> </w:t>
      </w:r>
      <w:r w:rsidRPr="00B518A0">
        <w:rPr>
          <w:i/>
          <w:iCs/>
        </w:rPr>
        <w:t xml:space="preserve">Application of Laguna Vista Limited and Laguna Tres, Inc. and </w:t>
      </w:r>
      <w:r w:rsidR="003C2938">
        <w:rPr>
          <w:i/>
          <w:iCs/>
        </w:rPr>
        <w:t>CSWR-Texas</w:t>
      </w:r>
      <w:r w:rsidRPr="00B518A0">
        <w:rPr>
          <w:i/>
          <w:iCs/>
        </w:rPr>
        <w:t xml:space="preserve"> Utility Operating Company, LLC for Sale, Transfer, or Merger of Facilities and Certificate Rights in Hood County</w:t>
      </w:r>
      <w:r w:rsidRPr="00B518A0">
        <w:t>, Docket No. 51130</w:t>
      </w:r>
      <w:r>
        <w:t xml:space="preserve"> (pending).</w:t>
      </w:r>
    </w:p>
  </w:footnote>
  <w:footnote w:id="12">
    <w:p w14:paraId="2D7DE67A" w14:textId="75A99E38" w:rsidR="00C7090C" w:rsidRDefault="00C7090C" w:rsidP="00C7090C">
      <w:pPr>
        <w:pStyle w:val="FootnoteText"/>
        <w:jc w:val="both"/>
      </w:pPr>
      <w:r>
        <w:rPr>
          <w:rStyle w:val="FootnoteReference"/>
        </w:rPr>
        <w:footnoteRef/>
      </w:r>
      <w:r>
        <w:t xml:space="preserve"> </w:t>
      </w:r>
      <w:r w:rsidRPr="00B518A0">
        <w:rPr>
          <w:i/>
          <w:iCs/>
        </w:rPr>
        <w:t xml:space="preserve">Application of Abraxas Corporation and </w:t>
      </w:r>
      <w:r w:rsidR="003C2938">
        <w:rPr>
          <w:i/>
          <w:iCs/>
        </w:rPr>
        <w:t>CSWR-Texas</w:t>
      </w:r>
      <w:r w:rsidRPr="00B518A0">
        <w:rPr>
          <w:i/>
          <w:iCs/>
        </w:rPr>
        <w:t xml:space="preserve"> Utility Operating Company, LLC for Sale, Transfer, or Merger of Facilities and Certificate Rights in Parker County</w:t>
      </w:r>
      <w:r w:rsidRPr="00B518A0">
        <w:t>, Docket No. 51146</w:t>
      </w:r>
      <w:r>
        <w:t xml:space="preserve"> (pending).</w:t>
      </w:r>
    </w:p>
  </w:footnote>
  <w:footnote w:id="13">
    <w:p w14:paraId="51FFAE96" w14:textId="18B2923B" w:rsidR="00C7090C" w:rsidRDefault="00C7090C" w:rsidP="00C7090C">
      <w:pPr>
        <w:pStyle w:val="FootnoteText"/>
        <w:jc w:val="both"/>
      </w:pPr>
      <w:r>
        <w:rPr>
          <w:rStyle w:val="FootnoteReference"/>
        </w:rPr>
        <w:footnoteRef/>
      </w:r>
      <w:r>
        <w:t xml:space="preserve"> </w:t>
      </w:r>
      <w:r>
        <w:rPr>
          <w:i/>
          <w:iCs/>
        </w:rPr>
        <w:t xml:space="preserve">Application of Donald E. Wilson dba Quiet Village II dba Qv Utility and </w:t>
      </w:r>
      <w:r w:rsidR="003C2938">
        <w:rPr>
          <w:i/>
          <w:iCs/>
        </w:rPr>
        <w:t>CSWR-Texas</w:t>
      </w:r>
      <w:r>
        <w:rPr>
          <w:i/>
          <w:iCs/>
        </w:rPr>
        <w:t xml:space="preserve"> Utility Operating Company, LLC for Sale, Transfer, or Merger of Facilities and Certificate Rights in Hidalgo County</w:t>
      </w:r>
      <w:r>
        <w:t xml:space="preserve">, Docket No. 51089 (pending).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0DA59" w14:textId="2C9EF2C0" w:rsidR="00ED04FC" w:rsidRDefault="00ED04FC" w:rsidP="00E57D8E">
    <w:pPr>
      <w:pStyle w:val="Header"/>
      <w:tabs>
        <w:tab w:val="clear" w:pos="4680"/>
        <w:tab w:val="center" w:pos="4860"/>
      </w:tabs>
    </w:pPr>
    <w:r>
      <w:t>Docket No. </w:t>
    </w:r>
    <w:r w:rsidR="00BF1A6B">
      <w:t>5100</w:t>
    </w:r>
    <w:r w:rsidR="00D6154B">
      <w:t>3</w:t>
    </w:r>
    <w:r>
      <w:tab/>
      <w:t xml:space="preserve">Order </w:t>
    </w:r>
    <w:r w:rsidR="00E57D8E">
      <w:t xml:space="preserve">No. </w:t>
    </w:r>
    <w:r w:rsidR="001B4A76">
      <w:t>1</w:t>
    </w:r>
    <w:r w:rsidR="00D6154B">
      <w:t>1</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84EA9150"/>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87224"/>
    <w:multiLevelType w:val="hybridMultilevel"/>
    <w:tmpl w:val="E822152E"/>
    <w:lvl w:ilvl="0" w:tplc="6BFCFF9E">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643CDC"/>
    <w:multiLevelType w:val="multilevel"/>
    <w:tmpl w:val="D500DBFA"/>
    <w:lvl w:ilvl="0">
      <w:start w:val="17"/>
      <w:numFmt w:val="decimal"/>
      <w:lvlText w:val="%1."/>
      <w:lvlJc w:val="left"/>
      <w:pPr>
        <w:tabs>
          <w:tab w:val="num" w:pos="648"/>
        </w:tabs>
        <w:ind w:left="720" w:firstLine="0"/>
      </w:pPr>
      <w:rPr>
        <w:rFonts w:ascii="Times New Roman" w:eastAsia="Times New Roman" w:hAnsi="Times New Roman" w:hint="default"/>
        <w:strike w:val="0"/>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A6D2822"/>
    <w:multiLevelType w:val="hybridMultilevel"/>
    <w:tmpl w:val="8D5801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D45B5D"/>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A5549D1"/>
    <w:multiLevelType w:val="hybridMultilevel"/>
    <w:tmpl w:val="F968AE0E"/>
    <w:lvl w:ilvl="0" w:tplc="C1520DE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ECF0223"/>
    <w:multiLevelType w:val="hybridMultilevel"/>
    <w:tmpl w:val="BB7ACDEA"/>
    <w:lvl w:ilvl="0" w:tplc="C0F863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10E336B"/>
    <w:multiLevelType w:val="hybridMultilevel"/>
    <w:tmpl w:val="44C490E0"/>
    <w:lvl w:ilvl="0" w:tplc="E2686F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39B0FD2"/>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46C4DA3"/>
    <w:multiLevelType w:val="hybridMultilevel"/>
    <w:tmpl w:val="004497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B9F6227"/>
    <w:multiLevelType w:val="hybridMultilevel"/>
    <w:tmpl w:val="0B88B40C"/>
    <w:lvl w:ilvl="0" w:tplc="DA86F0E4">
      <w:start w:val="1"/>
      <w:numFmt w:val="lowerLetter"/>
      <w:lvlText w:val="%1)"/>
      <w:lvlJc w:val="left"/>
      <w:pPr>
        <w:ind w:left="4770" w:hanging="360"/>
      </w:pPr>
      <w:rPr>
        <w:rFonts w:ascii="Times New Roman" w:hAnsi="Times New Roman" w:hint="default"/>
        <w:b/>
        <w:i w:val="0"/>
        <w:sz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5"/>
  </w:num>
  <w:num w:numId="3">
    <w:abstractNumId w:val="1"/>
  </w:num>
  <w:num w:numId="4">
    <w:abstractNumId w:val="15"/>
  </w:num>
  <w:num w:numId="5">
    <w:abstractNumId w:val="5"/>
  </w:num>
  <w:num w:numId="6">
    <w:abstractNumId w:val="13"/>
  </w:num>
  <w:num w:numId="7">
    <w:abstractNumId w:val="14"/>
  </w:num>
  <w:num w:numId="8">
    <w:abstractNumId w:val="4"/>
  </w:num>
  <w:num w:numId="9">
    <w:abstractNumId w:val="7"/>
  </w:num>
  <w:num w:numId="10">
    <w:abstractNumId w:val="9"/>
  </w:num>
  <w:num w:numId="11">
    <w:abstractNumId w:val="1"/>
  </w:num>
  <w:num w:numId="12">
    <w:abstractNumId w:val="11"/>
  </w:num>
  <w:num w:numId="13">
    <w:abstractNumId w:val="10"/>
  </w:num>
  <w:num w:numId="14">
    <w:abstractNumId w:val="12"/>
  </w:num>
  <w:num w:numId="15">
    <w:abstractNumId w:val="6"/>
  </w:num>
  <w:num w:numId="16">
    <w:abstractNumId w:val="8"/>
  </w:num>
  <w:num w:numId="17">
    <w:abstractNumId w:val="0"/>
  </w:num>
  <w:num w:numId="18">
    <w:abstractNumId w:val="3"/>
  </w:num>
  <w:num w:numId="19">
    <w:abstractNumId w:val="5"/>
    <w:lvlOverride w:ilvl="0">
      <w:startOverride w:val="1"/>
    </w:lvlOverride>
    <w:lvlOverride w:ilvl="1">
      <w:startOverride w:val="1"/>
    </w:lvlOverride>
    <w:lvlOverride w:ilvl="2">
      <w:startOverride w:val="18"/>
    </w:lvlOverride>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6B"/>
    <w:rsid w:val="00006776"/>
    <w:rsid w:val="00012A71"/>
    <w:rsid w:val="00014153"/>
    <w:rsid w:val="00027EB3"/>
    <w:rsid w:val="0003720D"/>
    <w:rsid w:val="00047372"/>
    <w:rsid w:val="000510F2"/>
    <w:rsid w:val="0006173B"/>
    <w:rsid w:val="000664FB"/>
    <w:rsid w:val="00076454"/>
    <w:rsid w:val="00077FFA"/>
    <w:rsid w:val="000B1A84"/>
    <w:rsid w:val="000B27B8"/>
    <w:rsid w:val="000B4942"/>
    <w:rsid w:val="000C1DBF"/>
    <w:rsid w:val="000C3BEC"/>
    <w:rsid w:val="000C66DA"/>
    <w:rsid w:val="000E0A26"/>
    <w:rsid w:val="000E5DBE"/>
    <w:rsid w:val="00107132"/>
    <w:rsid w:val="0011009D"/>
    <w:rsid w:val="001169CA"/>
    <w:rsid w:val="00135D69"/>
    <w:rsid w:val="00157E4E"/>
    <w:rsid w:val="00160DCD"/>
    <w:rsid w:val="00167945"/>
    <w:rsid w:val="001A1ABA"/>
    <w:rsid w:val="001A4CCC"/>
    <w:rsid w:val="001B181C"/>
    <w:rsid w:val="001B2864"/>
    <w:rsid w:val="001B4A76"/>
    <w:rsid w:val="001C0D18"/>
    <w:rsid w:val="001C37BB"/>
    <w:rsid w:val="001C4A40"/>
    <w:rsid w:val="001D4F4B"/>
    <w:rsid w:val="001D686C"/>
    <w:rsid w:val="001E360C"/>
    <w:rsid w:val="001E4023"/>
    <w:rsid w:val="001E44D1"/>
    <w:rsid w:val="00200000"/>
    <w:rsid w:val="002003F5"/>
    <w:rsid w:val="0021270A"/>
    <w:rsid w:val="00217203"/>
    <w:rsid w:val="00237240"/>
    <w:rsid w:val="00252909"/>
    <w:rsid w:val="00264C67"/>
    <w:rsid w:val="0026538D"/>
    <w:rsid w:val="00266F9F"/>
    <w:rsid w:val="002722F1"/>
    <w:rsid w:val="0027288C"/>
    <w:rsid w:val="002733E9"/>
    <w:rsid w:val="002778F9"/>
    <w:rsid w:val="00291680"/>
    <w:rsid w:val="00295A92"/>
    <w:rsid w:val="002A6648"/>
    <w:rsid w:val="002B1D66"/>
    <w:rsid w:val="002B2884"/>
    <w:rsid w:val="002B6637"/>
    <w:rsid w:val="002C53A6"/>
    <w:rsid w:val="002D2D64"/>
    <w:rsid w:val="002E13F1"/>
    <w:rsid w:val="002E1B25"/>
    <w:rsid w:val="002E57B2"/>
    <w:rsid w:val="002E7EB8"/>
    <w:rsid w:val="002F26DB"/>
    <w:rsid w:val="00312838"/>
    <w:rsid w:val="003212C0"/>
    <w:rsid w:val="0032171B"/>
    <w:rsid w:val="00323455"/>
    <w:rsid w:val="00337DE8"/>
    <w:rsid w:val="00342263"/>
    <w:rsid w:val="00346DA2"/>
    <w:rsid w:val="0035253D"/>
    <w:rsid w:val="003603AA"/>
    <w:rsid w:val="0036193B"/>
    <w:rsid w:val="003729E5"/>
    <w:rsid w:val="00392479"/>
    <w:rsid w:val="003A1C96"/>
    <w:rsid w:val="003A47ED"/>
    <w:rsid w:val="003A4BDC"/>
    <w:rsid w:val="003B0A49"/>
    <w:rsid w:val="003C2938"/>
    <w:rsid w:val="003C4350"/>
    <w:rsid w:val="003C6BC4"/>
    <w:rsid w:val="003E28F0"/>
    <w:rsid w:val="003E39F4"/>
    <w:rsid w:val="00401281"/>
    <w:rsid w:val="00403D4C"/>
    <w:rsid w:val="0043088F"/>
    <w:rsid w:val="00432460"/>
    <w:rsid w:val="00433B5E"/>
    <w:rsid w:val="00435289"/>
    <w:rsid w:val="00470015"/>
    <w:rsid w:val="00473691"/>
    <w:rsid w:val="0048110E"/>
    <w:rsid w:val="00495E60"/>
    <w:rsid w:val="0049752A"/>
    <w:rsid w:val="004D36A7"/>
    <w:rsid w:val="004E082A"/>
    <w:rsid w:val="004E2AF2"/>
    <w:rsid w:val="004E4F98"/>
    <w:rsid w:val="00515358"/>
    <w:rsid w:val="00525288"/>
    <w:rsid w:val="00531F85"/>
    <w:rsid w:val="00533F3B"/>
    <w:rsid w:val="00541229"/>
    <w:rsid w:val="00552E33"/>
    <w:rsid w:val="005567C7"/>
    <w:rsid w:val="005567FF"/>
    <w:rsid w:val="00564035"/>
    <w:rsid w:val="005654DA"/>
    <w:rsid w:val="00577E46"/>
    <w:rsid w:val="00583DA3"/>
    <w:rsid w:val="005866B0"/>
    <w:rsid w:val="00586BB6"/>
    <w:rsid w:val="00593DF9"/>
    <w:rsid w:val="005948A7"/>
    <w:rsid w:val="0059768E"/>
    <w:rsid w:val="005A0A61"/>
    <w:rsid w:val="005A1DDB"/>
    <w:rsid w:val="005B411A"/>
    <w:rsid w:val="005B6605"/>
    <w:rsid w:val="005B6AC4"/>
    <w:rsid w:val="005C3512"/>
    <w:rsid w:val="005D19D1"/>
    <w:rsid w:val="005D6D11"/>
    <w:rsid w:val="005D73B6"/>
    <w:rsid w:val="005D7A11"/>
    <w:rsid w:val="005E3281"/>
    <w:rsid w:val="00601648"/>
    <w:rsid w:val="00602987"/>
    <w:rsid w:val="00606578"/>
    <w:rsid w:val="00615179"/>
    <w:rsid w:val="006157C4"/>
    <w:rsid w:val="0062202F"/>
    <w:rsid w:val="00633511"/>
    <w:rsid w:val="00635544"/>
    <w:rsid w:val="00643751"/>
    <w:rsid w:val="00651AAE"/>
    <w:rsid w:val="00653634"/>
    <w:rsid w:val="00661F9A"/>
    <w:rsid w:val="006629B8"/>
    <w:rsid w:val="0066336C"/>
    <w:rsid w:val="006728D8"/>
    <w:rsid w:val="00677B5E"/>
    <w:rsid w:val="00690761"/>
    <w:rsid w:val="006912E4"/>
    <w:rsid w:val="006947BB"/>
    <w:rsid w:val="006A03A3"/>
    <w:rsid w:val="006A17AA"/>
    <w:rsid w:val="006A2FD8"/>
    <w:rsid w:val="006C30D1"/>
    <w:rsid w:val="006F06F9"/>
    <w:rsid w:val="006F3191"/>
    <w:rsid w:val="00702150"/>
    <w:rsid w:val="007101CD"/>
    <w:rsid w:val="00715A14"/>
    <w:rsid w:val="00716907"/>
    <w:rsid w:val="00716E16"/>
    <w:rsid w:val="0073320F"/>
    <w:rsid w:val="00740CDE"/>
    <w:rsid w:val="00746EFB"/>
    <w:rsid w:val="0074766F"/>
    <w:rsid w:val="00756C6C"/>
    <w:rsid w:val="007572FC"/>
    <w:rsid w:val="00763249"/>
    <w:rsid w:val="00792057"/>
    <w:rsid w:val="007949B3"/>
    <w:rsid w:val="007A5DF9"/>
    <w:rsid w:val="007A6706"/>
    <w:rsid w:val="007B03F8"/>
    <w:rsid w:val="007B10F1"/>
    <w:rsid w:val="007B790A"/>
    <w:rsid w:val="007C2296"/>
    <w:rsid w:val="007C3BE9"/>
    <w:rsid w:val="007C7B3C"/>
    <w:rsid w:val="007F236D"/>
    <w:rsid w:val="007F4557"/>
    <w:rsid w:val="0080046C"/>
    <w:rsid w:val="008118A4"/>
    <w:rsid w:val="008137C7"/>
    <w:rsid w:val="008155E3"/>
    <w:rsid w:val="00825F60"/>
    <w:rsid w:val="00846442"/>
    <w:rsid w:val="0085359E"/>
    <w:rsid w:val="00853E11"/>
    <w:rsid w:val="008673BD"/>
    <w:rsid w:val="008738BF"/>
    <w:rsid w:val="00882567"/>
    <w:rsid w:val="008854AD"/>
    <w:rsid w:val="00891FE4"/>
    <w:rsid w:val="008A4E6D"/>
    <w:rsid w:val="008C1C18"/>
    <w:rsid w:val="008D1724"/>
    <w:rsid w:val="008D21C7"/>
    <w:rsid w:val="008D4DB1"/>
    <w:rsid w:val="008E22F8"/>
    <w:rsid w:val="008F20DD"/>
    <w:rsid w:val="0090592A"/>
    <w:rsid w:val="00914C2E"/>
    <w:rsid w:val="009151B9"/>
    <w:rsid w:val="00921124"/>
    <w:rsid w:val="00924421"/>
    <w:rsid w:val="0093667F"/>
    <w:rsid w:val="00936A70"/>
    <w:rsid w:val="00946D21"/>
    <w:rsid w:val="0095659B"/>
    <w:rsid w:val="009727E0"/>
    <w:rsid w:val="009819FE"/>
    <w:rsid w:val="00983F11"/>
    <w:rsid w:val="009A76BE"/>
    <w:rsid w:val="009B4DCE"/>
    <w:rsid w:val="009C1919"/>
    <w:rsid w:val="00A035EA"/>
    <w:rsid w:val="00A12D54"/>
    <w:rsid w:val="00A260D4"/>
    <w:rsid w:val="00A31679"/>
    <w:rsid w:val="00A40798"/>
    <w:rsid w:val="00A55E15"/>
    <w:rsid w:val="00A60B0D"/>
    <w:rsid w:val="00A6536B"/>
    <w:rsid w:val="00A65B32"/>
    <w:rsid w:val="00A71B6E"/>
    <w:rsid w:val="00A918C3"/>
    <w:rsid w:val="00AD33F3"/>
    <w:rsid w:val="00AD5DC3"/>
    <w:rsid w:val="00AE4657"/>
    <w:rsid w:val="00AE5B11"/>
    <w:rsid w:val="00AF175F"/>
    <w:rsid w:val="00B02ACE"/>
    <w:rsid w:val="00B0752D"/>
    <w:rsid w:val="00B220C1"/>
    <w:rsid w:val="00B22348"/>
    <w:rsid w:val="00B2280F"/>
    <w:rsid w:val="00B37A31"/>
    <w:rsid w:val="00B71CA8"/>
    <w:rsid w:val="00B720C5"/>
    <w:rsid w:val="00B7563D"/>
    <w:rsid w:val="00B829BD"/>
    <w:rsid w:val="00B86A1F"/>
    <w:rsid w:val="00B87D0A"/>
    <w:rsid w:val="00B96C8F"/>
    <w:rsid w:val="00BC0507"/>
    <w:rsid w:val="00BC3A20"/>
    <w:rsid w:val="00BD0487"/>
    <w:rsid w:val="00BD3816"/>
    <w:rsid w:val="00BF1009"/>
    <w:rsid w:val="00BF1A6B"/>
    <w:rsid w:val="00BF7CAA"/>
    <w:rsid w:val="00C12DFA"/>
    <w:rsid w:val="00C21B7E"/>
    <w:rsid w:val="00C222C0"/>
    <w:rsid w:val="00C32637"/>
    <w:rsid w:val="00C33C6B"/>
    <w:rsid w:val="00C415C2"/>
    <w:rsid w:val="00C43714"/>
    <w:rsid w:val="00C4389F"/>
    <w:rsid w:val="00C54659"/>
    <w:rsid w:val="00C61B01"/>
    <w:rsid w:val="00C7090C"/>
    <w:rsid w:val="00C70EBE"/>
    <w:rsid w:val="00C71557"/>
    <w:rsid w:val="00C82A44"/>
    <w:rsid w:val="00C95EE1"/>
    <w:rsid w:val="00CA6BB1"/>
    <w:rsid w:val="00CA733D"/>
    <w:rsid w:val="00CC447B"/>
    <w:rsid w:val="00CD6FE8"/>
    <w:rsid w:val="00CE088C"/>
    <w:rsid w:val="00CE4A29"/>
    <w:rsid w:val="00CF5D55"/>
    <w:rsid w:val="00D02374"/>
    <w:rsid w:val="00D0298F"/>
    <w:rsid w:val="00D03394"/>
    <w:rsid w:val="00D1503F"/>
    <w:rsid w:val="00D26106"/>
    <w:rsid w:val="00D36F21"/>
    <w:rsid w:val="00D451DC"/>
    <w:rsid w:val="00D47951"/>
    <w:rsid w:val="00D54D8D"/>
    <w:rsid w:val="00D56517"/>
    <w:rsid w:val="00D565E7"/>
    <w:rsid w:val="00D6154B"/>
    <w:rsid w:val="00D6265C"/>
    <w:rsid w:val="00D703FF"/>
    <w:rsid w:val="00D706B4"/>
    <w:rsid w:val="00D713E7"/>
    <w:rsid w:val="00D9122E"/>
    <w:rsid w:val="00D92153"/>
    <w:rsid w:val="00D92C77"/>
    <w:rsid w:val="00DA2DA0"/>
    <w:rsid w:val="00DA4898"/>
    <w:rsid w:val="00DC08D7"/>
    <w:rsid w:val="00DC3E65"/>
    <w:rsid w:val="00DD609E"/>
    <w:rsid w:val="00DD6BAB"/>
    <w:rsid w:val="00DE6707"/>
    <w:rsid w:val="00DF35BB"/>
    <w:rsid w:val="00DF3AFB"/>
    <w:rsid w:val="00DF3B63"/>
    <w:rsid w:val="00E03D51"/>
    <w:rsid w:val="00E05F8E"/>
    <w:rsid w:val="00E17178"/>
    <w:rsid w:val="00E5408C"/>
    <w:rsid w:val="00E5419B"/>
    <w:rsid w:val="00E54351"/>
    <w:rsid w:val="00E57D8E"/>
    <w:rsid w:val="00E609BC"/>
    <w:rsid w:val="00E6595A"/>
    <w:rsid w:val="00E70435"/>
    <w:rsid w:val="00E71294"/>
    <w:rsid w:val="00E86794"/>
    <w:rsid w:val="00E871C1"/>
    <w:rsid w:val="00E93906"/>
    <w:rsid w:val="00EA0C78"/>
    <w:rsid w:val="00EA10BB"/>
    <w:rsid w:val="00EA1D04"/>
    <w:rsid w:val="00EB3FB6"/>
    <w:rsid w:val="00EB7253"/>
    <w:rsid w:val="00EC0FBD"/>
    <w:rsid w:val="00ED04FC"/>
    <w:rsid w:val="00ED3137"/>
    <w:rsid w:val="00EE37B2"/>
    <w:rsid w:val="00EE5DDA"/>
    <w:rsid w:val="00F264FF"/>
    <w:rsid w:val="00F4615C"/>
    <w:rsid w:val="00F57182"/>
    <w:rsid w:val="00F74D6B"/>
    <w:rsid w:val="00F7500B"/>
    <w:rsid w:val="00F810D1"/>
    <w:rsid w:val="00F95F6D"/>
    <w:rsid w:val="00FA1E83"/>
    <w:rsid w:val="00FA4F2A"/>
    <w:rsid w:val="00FA5AB1"/>
    <w:rsid w:val="00FB0945"/>
    <w:rsid w:val="00FB7589"/>
    <w:rsid w:val="00FC0EA0"/>
    <w:rsid w:val="00FC4511"/>
    <w:rsid w:val="00FC75DC"/>
    <w:rsid w:val="00FD1962"/>
    <w:rsid w:val="00FE0548"/>
    <w:rsid w:val="00FE4318"/>
    <w:rsid w:val="00FF1816"/>
    <w:rsid w:val="00FF3C65"/>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456ECE8"/>
  <w15:chartTrackingRefBased/>
  <w15:docId w15:val="{6C5F6EFF-B258-4EE4-A90D-DDE77C4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FilePath">
    <w:name w:val="File Path"/>
    <w:basedOn w:val="Normal"/>
    <w:link w:val="FilePathChar"/>
    <w:qFormat/>
    <w:rsid w:val="00C82A44"/>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C82A44"/>
    <w:rPr>
      <w:rFonts w:eastAsia="Times New Roman"/>
      <w:sz w:val="16"/>
      <w:szCs w:val="20"/>
      <w:lang w:eastAsia="zh-TW"/>
    </w:rPr>
  </w:style>
  <w:style w:type="paragraph" w:customStyle="1" w:styleId="BodyTextIndented">
    <w:name w:val="Body Text Indented"/>
    <w:basedOn w:val="Normal"/>
    <w:link w:val="BodyTextIndentedCharChar"/>
    <w:qFormat/>
    <w:rsid w:val="00635544"/>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635544"/>
    <w:rPr>
      <w:rFonts w:eastAsia="SimSun"/>
      <w:lang w:eastAsia="zh-CN"/>
    </w:rPr>
  </w:style>
  <w:style w:type="paragraph" w:styleId="ListParagraph">
    <w:name w:val="List Paragraph"/>
    <w:basedOn w:val="Normal"/>
    <w:uiPriority w:val="34"/>
    <w:qFormat/>
    <w:rsid w:val="00135D69"/>
    <w:pPr>
      <w:spacing w:after="160" w:line="259" w:lineRule="auto"/>
      <w:ind w:left="720"/>
      <w:contextualSpacing/>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3A4BDC"/>
    <w:rPr>
      <w:sz w:val="16"/>
      <w:szCs w:val="16"/>
    </w:rPr>
  </w:style>
  <w:style w:type="paragraph" w:styleId="CommentText">
    <w:name w:val="annotation text"/>
    <w:basedOn w:val="Normal"/>
    <w:link w:val="CommentTextChar"/>
    <w:uiPriority w:val="99"/>
    <w:unhideWhenUsed/>
    <w:rsid w:val="003A4BDC"/>
    <w:rPr>
      <w:sz w:val="20"/>
      <w:szCs w:val="20"/>
    </w:rPr>
  </w:style>
  <w:style w:type="character" w:customStyle="1" w:styleId="CommentTextChar">
    <w:name w:val="Comment Text Char"/>
    <w:basedOn w:val="DefaultParagraphFont"/>
    <w:link w:val="CommentText"/>
    <w:uiPriority w:val="99"/>
    <w:rsid w:val="003A4BDC"/>
    <w:rPr>
      <w:sz w:val="20"/>
      <w:szCs w:val="20"/>
    </w:rPr>
  </w:style>
  <w:style w:type="paragraph" w:styleId="NoSpacing">
    <w:name w:val="No Spacing"/>
    <w:uiPriority w:val="1"/>
    <w:qFormat/>
    <w:rsid w:val="008D21C7"/>
    <w:pPr>
      <w:spacing w:after="0" w:line="240" w:lineRule="auto"/>
    </w:pPr>
    <w:rPr>
      <w:rFonts w:ascii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AF175F"/>
    <w:rPr>
      <w:b/>
      <w:bCs/>
    </w:rPr>
  </w:style>
  <w:style w:type="character" w:customStyle="1" w:styleId="CommentSubjectChar">
    <w:name w:val="Comment Subject Char"/>
    <w:basedOn w:val="CommentTextChar"/>
    <w:link w:val="CommentSubject"/>
    <w:uiPriority w:val="99"/>
    <w:semiHidden/>
    <w:rsid w:val="00AF175F"/>
    <w:rPr>
      <w:b/>
      <w:bCs/>
      <w:sz w:val="20"/>
      <w:szCs w:val="20"/>
    </w:rPr>
  </w:style>
  <w:style w:type="paragraph" w:customStyle="1" w:styleId="Docketstyle0">
    <w:name w:val="Docket style"/>
    <w:basedOn w:val="Normal"/>
    <w:rsid w:val="008673BD"/>
    <w:pPr>
      <w:keepNext/>
      <w:tabs>
        <w:tab w:val="center" w:pos="4770"/>
        <w:tab w:val="left" w:pos="5400"/>
      </w:tabs>
      <w:spacing w:line="288" w:lineRule="auto"/>
      <w:jc w:val="both"/>
    </w:pPr>
    <w:rPr>
      <w:rFonts w:eastAsia="Times New Roman"/>
      <w:b/>
      <w:caps/>
      <w:szCs w:val="20"/>
    </w:rPr>
  </w:style>
  <w:style w:type="paragraph" w:customStyle="1" w:styleId="CRAnswer">
    <w:name w:val="CR Answer"/>
    <w:basedOn w:val="Normal"/>
    <w:next w:val="Normal"/>
    <w:qFormat/>
    <w:rsid w:val="001A4CCC"/>
    <w:pPr>
      <w:tabs>
        <w:tab w:val="left" w:pos="720"/>
      </w:tabs>
      <w:spacing w:line="480" w:lineRule="auto"/>
      <w:ind w:left="720" w:hanging="720"/>
      <w:jc w:val="both"/>
    </w:pPr>
    <w:rPr>
      <w:rFonts w:eastAsiaTheme="minorEastAsia"/>
    </w:rPr>
  </w:style>
  <w:style w:type="paragraph" w:customStyle="1" w:styleId="FOFsCOLs">
    <w:name w:val="FOFs &amp; COLs"/>
    <w:qFormat/>
    <w:rsid w:val="001A4CCC"/>
    <w:pPr>
      <w:numPr>
        <w:numId w:val="18"/>
      </w:numPr>
      <w:spacing w:after="0" w:line="480" w:lineRule="auto"/>
      <w:ind w:right="130"/>
      <w:jc w:val="both"/>
    </w:pPr>
    <w:rPr>
      <w:rFonts w:eastAsia="SimSun"/>
      <w:snapToGrid w:val="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460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DD9E8-D943-49C9-9A28-4FE97E2F6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TotalTime>
  <Pages>10</Pages>
  <Words>2480</Words>
  <Characters>14139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Acord, Terry</cp:lastModifiedBy>
  <cp:revision>3</cp:revision>
  <cp:lastPrinted>2021-03-25T16:29:00Z</cp:lastPrinted>
  <dcterms:created xsi:type="dcterms:W3CDTF">2021-03-25T16:30:00Z</dcterms:created>
  <dcterms:modified xsi:type="dcterms:W3CDTF">2021-03-25T17:19:00Z</dcterms:modified>
</cp:coreProperties>
</file>